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1AF76" w14:textId="3E467AAC" w:rsidR="006E5D65" w:rsidRPr="00CA5C3C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CA5C3C">
        <w:rPr>
          <w:rFonts w:ascii="Corbel" w:hAnsi="Corbel"/>
          <w:bCs/>
          <w:i/>
        </w:rPr>
        <w:t xml:space="preserve">Załącznik nr </w:t>
      </w:r>
      <w:r w:rsidR="006F31E2" w:rsidRPr="00CA5C3C">
        <w:rPr>
          <w:rFonts w:ascii="Corbel" w:hAnsi="Corbel"/>
          <w:bCs/>
          <w:i/>
        </w:rPr>
        <w:t>1.5</w:t>
      </w:r>
      <w:r w:rsidR="00D8678B" w:rsidRPr="00CA5C3C">
        <w:rPr>
          <w:rFonts w:ascii="Corbel" w:hAnsi="Corbel"/>
          <w:bCs/>
          <w:i/>
        </w:rPr>
        <w:t xml:space="preserve"> do Zarządzenia</w:t>
      </w:r>
      <w:r w:rsidR="002A22BF" w:rsidRPr="00CA5C3C">
        <w:rPr>
          <w:rFonts w:ascii="Corbel" w:hAnsi="Corbel"/>
          <w:bCs/>
          <w:i/>
        </w:rPr>
        <w:t xml:space="preserve"> Rektora UR </w:t>
      </w:r>
      <w:r w:rsidR="00CD6897" w:rsidRPr="00CA5C3C">
        <w:rPr>
          <w:rFonts w:ascii="Corbel" w:hAnsi="Corbel"/>
          <w:bCs/>
          <w:i/>
        </w:rPr>
        <w:t xml:space="preserve"> nr </w:t>
      </w:r>
      <w:r w:rsidR="00685953">
        <w:rPr>
          <w:rFonts w:ascii="Corbel" w:hAnsi="Corbel"/>
          <w:bCs/>
          <w:i/>
        </w:rPr>
        <w:t>61</w:t>
      </w:r>
      <w:r w:rsidR="00F17567" w:rsidRPr="00CA5C3C">
        <w:rPr>
          <w:rFonts w:ascii="Corbel" w:hAnsi="Corbel"/>
          <w:bCs/>
          <w:i/>
        </w:rPr>
        <w:t>/20</w:t>
      </w:r>
      <w:r w:rsidR="00685953">
        <w:rPr>
          <w:rFonts w:ascii="Corbel" w:hAnsi="Corbel"/>
          <w:bCs/>
          <w:i/>
        </w:rPr>
        <w:t>25</w:t>
      </w:r>
    </w:p>
    <w:p w14:paraId="74A4F005" w14:textId="77777777" w:rsidR="0085747A" w:rsidRPr="00CA5C3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A5C3C">
        <w:rPr>
          <w:rFonts w:ascii="Corbel" w:hAnsi="Corbel"/>
          <w:b/>
          <w:smallCaps/>
          <w:sz w:val="24"/>
          <w:szCs w:val="24"/>
        </w:rPr>
        <w:t>SYLABUS</w:t>
      </w:r>
    </w:p>
    <w:p w14:paraId="44825123" w14:textId="77777777" w:rsidR="003D759C" w:rsidRPr="003D759C" w:rsidRDefault="003D759C" w:rsidP="003D759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D759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3D759C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566F7EF6" w14:textId="77777777" w:rsidR="003D759C" w:rsidRPr="003D759C" w:rsidRDefault="003D759C" w:rsidP="003D759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3D759C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3D759C">
        <w:rPr>
          <w:rFonts w:ascii="Corbel" w:hAnsi="Corbel"/>
          <w:b/>
          <w:smallCaps/>
          <w:sz w:val="24"/>
          <w:szCs w:val="24"/>
        </w:rPr>
        <w:t>)</w:t>
      </w:r>
    </w:p>
    <w:p w14:paraId="0E6675A4" w14:textId="77777777" w:rsidR="003D759C" w:rsidRPr="003D759C" w:rsidRDefault="003D759C" w:rsidP="003D759C">
      <w:pPr>
        <w:spacing w:after="0" w:line="240" w:lineRule="auto"/>
        <w:rPr>
          <w:rFonts w:ascii="Corbel" w:hAnsi="Corbel"/>
          <w:b/>
          <w:i/>
          <w:smallCaps/>
          <w:sz w:val="24"/>
          <w:szCs w:val="24"/>
        </w:rPr>
      </w:pPr>
      <w:r w:rsidRPr="003D759C">
        <w:rPr>
          <w:rFonts w:ascii="Corbel" w:hAnsi="Corbel"/>
          <w:b/>
          <w:smallCaps/>
          <w:sz w:val="24"/>
          <w:szCs w:val="24"/>
        </w:rPr>
        <w:tab/>
      </w:r>
      <w:r w:rsidRPr="003D759C">
        <w:rPr>
          <w:rFonts w:ascii="Corbel" w:hAnsi="Corbel"/>
          <w:b/>
          <w:smallCaps/>
          <w:sz w:val="24"/>
          <w:szCs w:val="24"/>
        </w:rPr>
        <w:tab/>
      </w:r>
      <w:r w:rsidRPr="003D759C">
        <w:rPr>
          <w:rFonts w:ascii="Corbel" w:hAnsi="Corbel"/>
          <w:b/>
          <w:smallCaps/>
          <w:sz w:val="24"/>
          <w:szCs w:val="24"/>
        </w:rPr>
        <w:tab/>
      </w:r>
      <w:r w:rsidRPr="003D759C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3D759C">
        <w:rPr>
          <w:rFonts w:ascii="Corbel" w:hAnsi="Corbel"/>
          <w:b/>
          <w:i/>
          <w:smallCaps/>
          <w:sz w:val="24"/>
          <w:szCs w:val="24"/>
        </w:rPr>
        <w:t>2025-2026</w:t>
      </w:r>
    </w:p>
    <w:p w14:paraId="6864921A" w14:textId="77777777" w:rsidR="0085747A" w:rsidRPr="00CA5C3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45E335" w14:textId="77777777" w:rsidR="0085747A" w:rsidRPr="00CA5C3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A5C3C">
        <w:rPr>
          <w:rFonts w:ascii="Corbel" w:hAnsi="Corbel"/>
          <w:szCs w:val="24"/>
        </w:rPr>
        <w:t xml:space="preserve">1. </w:t>
      </w:r>
      <w:r w:rsidR="0085747A" w:rsidRPr="00CA5C3C">
        <w:rPr>
          <w:rFonts w:ascii="Corbel" w:hAnsi="Corbel"/>
          <w:szCs w:val="24"/>
        </w:rPr>
        <w:t xml:space="preserve">Podstawowe </w:t>
      </w:r>
      <w:r w:rsidR="00445970" w:rsidRPr="00CA5C3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A5C3C" w14:paraId="6E1A982E" w14:textId="77777777" w:rsidTr="00B819C8">
        <w:tc>
          <w:tcPr>
            <w:tcW w:w="2694" w:type="dxa"/>
            <w:vAlign w:val="center"/>
          </w:tcPr>
          <w:p w14:paraId="152A5A73" w14:textId="77777777" w:rsidR="0085747A" w:rsidRPr="00CA5C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C9A5D" w14:textId="6151872B" w:rsidR="0085747A" w:rsidRPr="00CA5C3C" w:rsidRDefault="00CB4CA5" w:rsidP="002639F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Specjalne potrzeby dzieci i młodzieży w syst</w:t>
            </w:r>
            <w:r w:rsidR="002A7085" w:rsidRPr="00CA5C3C">
              <w:rPr>
                <w:rFonts w:ascii="Corbel" w:hAnsi="Corbel"/>
                <w:sz w:val="24"/>
                <w:szCs w:val="24"/>
              </w:rPr>
              <w:t xml:space="preserve">emie oświaty i pomocy </w:t>
            </w:r>
          </w:p>
        </w:tc>
      </w:tr>
      <w:tr w:rsidR="0085747A" w:rsidRPr="00CA5C3C" w14:paraId="6C2A95AF" w14:textId="77777777" w:rsidTr="00B819C8">
        <w:tc>
          <w:tcPr>
            <w:tcW w:w="2694" w:type="dxa"/>
            <w:vAlign w:val="center"/>
          </w:tcPr>
          <w:p w14:paraId="0D4D17F9" w14:textId="77777777" w:rsidR="0085747A" w:rsidRPr="00CA5C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A5C3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D574A" w14:textId="77777777" w:rsidR="0085747A" w:rsidRPr="00CA5C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A5C3C" w14:paraId="3C4E090D" w14:textId="77777777" w:rsidTr="00B819C8">
        <w:tc>
          <w:tcPr>
            <w:tcW w:w="2694" w:type="dxa"/>
            <w:vAlign w:val="center"/>
          </w:tcPr>
          <w:p w14:paraId="38BD58AE" w14:textId="77777777" w:rsidR="0085747A" w:rsidRPr="00CA5C3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A5C3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FFD9A9" w14:textId="510C774C" w:rsidR="0085747A" w:rsidRPr="005B3B02" w:rsidRDefault="005B3B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CA5C3C" w14:paraId="4906A939" w14:textId="77777777" w:rsidTr="00B819C8">
        <w:tc>
          <w:tcPr>
            <w:tcW w:w="2694" w:type="dxa"/>
            <w:vAlign w:val="center"/>
          </w:tcPr>
          <w:p w14:paraId="18BE1DB4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3E08" w14:textId="569107FC" w:rsidR="00D5576F" w:rsidRPr="00CA5C3C" w:rsidRDefault="00867A49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CA5C3C" w14:paraId="2ACE4E2A" w14:textId="77777777" w:rsidTr="00B819C8">
        <w:tc>
          <w:tcPr>
            <w:tcW w:w="2694" w:type="dxa"/>
            <w:vAlign w:val="center"/>
          </w:tcPr>
          <w:p w14:paraId="1F96D443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59DF09" w14:textId="77777777" w:rsidR="0085747A" w:rsidRPr="00CA5C3C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Pedagogika, specjalność:</w:t>
            </w:r>
            <w:r w:rsidR="00CB4CA5" w:rsidRPr="00CA5C3C"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 w:rsidRPr="00CA5C3C">
              <w:rPr>
                <w:rFonts w:ascii="Corbel" w:hAnsi="Corbel"/>
                <w:b w:val="0"/>
                <w:sz w:val="24"/>
                <w:szCs w:val="24"/>
              </w:rPr>
              <w:t>Opiekuńczo-W</w:t>
            </w:r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CA5C3C" w14:paraId="523EBB3C" w14:textId="77777777" w:rsidTr="00B819C8">
        <w:tc>
          <w:tcPr>
            <w:tcW w:w="2694" w:type="dxa"/>
            <w:vAlign w:val="center"/>
          </w:tcPr>
          <w:p w14:paraId="47995854" w14:textId="77777777" w:rsidR="0085747A" w:rsidRPr="00CA5C3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DE7BC2" w14:textId="77777777" w:rsidR="0085747A" w:rsidRPr="00CA5C3C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CA5C3C" w14:paraId="277E0290" w14:textId="77777777" w:rsidTr="00B819C8">
        <w:tc>
          <w:tcPr>
            <w:tcW w:w="2694" w:type="dxa"/>
            <w:vAlign w:val="center"/>
          </w:tcPr>
          <w:p w14:paraId="4BA1CD01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281E6" w14:textId="77777777" w:rsidR="0085747A" w:rsidRPr="00CA5C3C" w:rsidRDefault="00ED72AE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A5C3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CA5C3C" w14:paraId="1FBEC4F5" w14:textId="77777777" w:rsidTr="00B819C8">
        <w:tc>
          <w:tcPr>
            <w:tcW w:w="2694" w:type="dxa"/>
            <w:vAlign w:val="center"/>
          </w:tcPr>
          <w:p w14:paraId="28351605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9A9124" w14:textId="14641D33" w:rsidR="0085747A" w:rsidRPr="00CA5C3C" w:rsidRDefault="00780C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39F6" w:rsidRPr="00CA5C3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757B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A5C3C" w14:paraId="60E585D3" w14:textId="77777777" w:rsidTr="00B819C8">
        <w:tc>
          <w:tcPr>
            <w:tcW w:w="2694" w:type="dxa"/>
            <w:vAlign w:val="center"/>
          </w:tcPr>
          <w:p w14:paraId="7496AB4A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A5C3C">
              <w:rPr>
                <w:rFonts w:ascii="Corbel" w:hAnsi="Corbel"/>
                <w:sz w:val="24"/>
                <w:szCs w:val="24"/>
              </w:rPr>
              <w:t>/y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36303D" w14:textId="77777777" w:rsidR="0085747A" w:rsidRPr="00CA5C3C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CA5C3C">
              <w:rPr>
                <w:rFonts w:ascii="Corbel" w:hAnsi="Corbel"/>
                <w:b w:val="0"/>
                <w:sz w:val="24"/>
                <w:szCs w:val="24"/>
              </w:rPr>
              <w:t>2. semestr</w:t>
            </w:r>
          </w:p>
        </w:tc>
      </w:tr>
      <w:tr w:rsidR="0085747A" w:rsidRPr="00CA5C3C" w14:paraId="3B640215" w14:textId="77777777" w:rsidTr="00B819C8">
        <w:tc>
          <w:tcPr>
            <w:tcW w:w="2694" w:type="dxa"/>
            <w:vAlign w:val="center"/>
          </w:tcPr>
          <w:p w14:paraId="604BDE8B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5741A" w14:textId="77777777" w:rsidR="0085747A" w:rsidRPr="00CA5C3C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CA5C3C" w14:paraId="1561775E" w14:textId="77777777" w:rsidTr="00B819C8">
        <w:tc>
          <w:tcPr>
            <w:tcW w:w="2694" w:type="dxa"/>
            <w:vAlign w:val="center"/>
          </w:tcPr>
          <w:p w14:paraId="06B0A40B" w14:textId="77777777" w:rsidR="00923D7D" w:rsidRPr="00CA5C3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91E741" w14:textId="77777777" w:rsidR="00923D7D" w:rsidRPr="00CA5C3C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A5C3C" w14:paraId="7C7D09DA" w14:textId="77777777" w:rsidTr="00B819C8">
        <w:tc>
          <w:tcPr>
            <w:tcW w:w="2694" w:type="dxa"/>
            <w:vAlign w:val="center"/>
          </w:tcPr>
          <w:p w14:paraId="572D00F4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8A6622" w14:textId="77777777" w:rsidR="0085747A" w:rsidRPr="00CA5C3C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CA5C3C" w14:paraId="0A9ECE97" w14:textId="77777777" w:rsidTr="00B819C8">
        <w:tc>
          <w:tcPr>
            <w:tcW w:w="2694" w:type="dxa"/>
            <w:vAlign w:val="center"/>
          </w:tcPr>
          <w:p w14:paraId="63EFF8CA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283C52" w14:textId="77777777" w:rsidR="00ED72AE" w:rsidRPr="00CA5C3C" w:rsidRDefault="00ED72AE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681E32" w14:textId="77777777" w:rsidR="0085747A" w:rsidRPr="00CA5C3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 xml:space="preserve">* </w:t>
      </w:r>
      <w:r w:rsidRPr="00CA5C3C">
        <w:rPr>
          <w:rFonts w:ascii="Corbel" w:hAnsi="Corbel"/>
          <w:i/>
          <w:sz w:val="24"/>
          <w:szCs w:val="24"/>
        </w:rPr>
        <w:t>-</w:t>
      </w:r>
      <w:r w:rsidR="00B90885" w:rsidRPr="00CA5C3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A5C3C">
        <w:rPr>
          <w:rFonts w:ascii="Corbel" w:hAnsi="Corbel"/>
          <w:b w:val="0"/>
          <w:sz w:val="24"/>
          <w:szCs w:val="24"/>
        </w:rPr>
        <w:t>e,</w:t>
      </w:r>
      <w:r w:rsidRPr="00CA5C3C">
        <w:rPr>
          <w:rFonts w:ascii="Corbel" w:hAnsi="Corbel"/>
          <w:i/>
          <w:sz w:val="24"/>
          <w:szCs w:val="24"/>
        </w:rPr>
        <w:t xml:space="preserve"> </w:t>
      </w:r>
      <w:r w:rsidRPr="00CA5C3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A5C3C">
        <w:rPr>
          <w:rFonts w:ascii="Corbel" w:hAnsi="Corbel"/>
          <w:b w:val="0"/>
          <w:i/>
          <w:sz w:val="24"/>
          <w:szCs w:val="24"/>
        </w:rPr>
        <w:t>w Jednostce</w:t>
      </w:r>
    </w:p>
    <w:p w14:paraId="7A5B2580" w14:textId="77777777" w:rsidR="00923D7D" w:rsidRPr="00CA5C3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A8854" w14:textId="77777777" w:rsidR="0085747A" w:rsidRPr="00CA5C3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>1.</w:t>
      </w:r>
      <w:r w:rsidR="00E22FBC" w:rsidRPr="00CA5C3C">
        <w:rPr>
          <w:rFonts w:ascii="Corbel" w:hAnsi="Corbel"/>
          <w:sz w:val="24"/>
          <w:szCs w:val="24"/>
        </w:rPr>
        <w:t>1</w:t>
      </w:r>
      <w:r w:rsidRPr="00CA5C3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0CB67D" w14:textId="77777777" w:rsidR="00923D7D" w:rsidRPr="00CA5C3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A5C3C" w14:paraId="16936E88" w14:textId="77777777" w:rsidTr="00ED72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72F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Semestr</w:t>
            </w:r>
          </w:p>
          <w:p w14:paraId="0A37A4BF" w14:textId="77777777" w:rsidR="00015B8F" w:rsidRPr="00CA5C3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(</w:t>
            </w:r>
            <w:r w:rsidR="00363F78" w:rsidRPr="00CA5C3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1CE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Wykł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2B14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D6F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Konw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2385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800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Sem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404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A40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Prakt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BD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82E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A5C3C">
              <w:rPr>
                <w:rFonts w:ascii="Corbel" w:hAnsi="Corbel"/>
                <w:b/>
                <w:szCs w:val="24"/>
              </w:rPr>
              <w:t>Liczba pkt</w:t>
            </w:r>
            <w:r w:rsidR="00B90885" w:rsidRPr="00CA5C3C">
              <w:rPr>
                <w:rFonts w:ascii="Corbel" w:hAnsi="Corbel"/>
                <w:b/>
                <w:szCs w:val="24"/>
              </w:rPr>
              <w:t>.</w:t>
            </w:r>
            <w:r w:rsidRPr="00CA5C3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A5C3C" w14:paraId="3FABF07E" w14:textId="77777777" w:rsidTr="00ED72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96" w14:textId="77777777" w:rsidR="00015B8F" w:rsidRPr="00CA5C3C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778" w14:textId="766F2F82" w:rsidR="00015B8F" w:rsidRPr="00CA5C3C" w:rsidRDefault="00780C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F21" w14:textId="6D6CD539" w:rsidR="00015B8F" w:rsidRPr="00CA5C3C" w:rsidRDefault="00780C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918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1FA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8CC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6DB3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95C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424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B20" w14:textId="57A72985" w:rsidR="00015B8F" w:rsidRPr="00CA5C3C" w:rsidRDefault="002D4E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35F1C2" w14:textId="77777777" w:rsidR="00923D7D" w:rsidRPr="00CA5C3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886D1B" w14:textId="77777777" w:rsidR="00923D7D" w:rsidRPr="00CA5C3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CE5F2D" w14:textId="77777777" w:rsidR="0085747A" w:rsidRPr="00CA5C3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>1.</w:t>
      </w:r>
      <w:r w:rsidR="00E22FBC" w:rsidRPr="00CA5C3C">
        <w:rPr>
          <w:rFonts w:ascii="Corbel" w:hAnsi="Corbel"/>
          <w:smallCaps w:val="0"/>
          <w:szCs w:val="24"/>
        </w:rPr>
        <w:t>2</w:t>
      </w:r>
      <w:r w:rsidR="00F83B28" w:rsidRPr="00CA5C3C">
        <w:rPr>
          <w:rFonts w:ascii="Corbel" w:hAnsi="Corbel"/>
          <w:smallCaps w:val="0"/>
          <w:szCs w:val="24"/>
        </w:rPr>
        <w:t>.</w:t>
      </w:r>
      <w:r w:rsidR="00F83B28" w:rsidRPr="00CA5C3C">
        <w:rPr>
          <w:rFonts w:ascii="Corbel" w:hAnsi="Corbel"/>
          <w:smallCaps w:val="0"/>
          <w:szCs w:val="24"/>
        </w:rPr>
        <w:tab/>
      </w:r>
      <w:r w:rsidRPr="00CA5C3C">
        <w:rPr>
          <w:rFonts w:ascii="Corbel" w:hAnsi="Corbel"/>
          <w:smallCaps w:val="0"/>
          <w:szCs w:val="24"/>
        </w:rPr>
        <w:t xml:space="preserve">Sposób realizacji zajęć  </w:t>
      </w:r>
    </w:p>
    <w:p w14:paraId="5E262E4B" w14:textId="77777777" w:rsidR="0085747A" w:rsidRPr="00CA5C3C" w:rsidRDefault="00263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A5C3C">
        <w:rPr>
          <w:rFonts w:ascii="Corbel" w:eastAsia="MS Gothic" w:hAnsi="Corbel"/>
          <w:b w:val="0"/>
          <w:szCs w:val="24"/>
        </w:rPr>
        <w:sym w:font="Wingdings" w:char="F0FE"/>
      </w:r>
      <w:r w:rsidRPr="00CA5C3C">
        <w:rPr>
          <w:rFonts w:ascii="Corbel" w:eastAsia="MS Gothic" w:hAnsi="Corbel"/>
          <w:b w:val="0"/>
          <w:szCs w:val="24"/>
        </w:rPr>
        <w:t xml:space="preserve"> </w:t>
      </w:r>
      <w:r w:rsidR="0085747A" w:rsidRPr="00CA5C3C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CA5C3C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9CAD121" w14:textId="77777777" w:rsidR="0085747A" w:rsidRPr="00CA5C3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5C3C">
        <w:rPr>
          <w:rFonts w:ascii="MS Gothic" w:eastAsia="MS Gothic" w:hAnsi="MS Gothic" w:cs="MS Gothic" w:hint="eastAsia"/>
          <w:b w:val="0"/>
          <w:szCs w:val="24"/>
        </w:rPr>
        <w:t>☐</w:t>
      </w:r>
      <w:r w:rsidRPr="00CA5C3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5CFAD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BD273E" w14:textId="7F838753" w:rsidR="00E22FBC" w:rsidRPr="00CA5C3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1.3 </w:t>
      </w:r>
      <w:r w:rsidR="00F83B28" w:rsidRPr="00CA5C3C">
        <w:rPr>
          <w:rFonts w:ascii="Corbel" w:hAnsi="Corbel"/>
          <w:smallCaps w:val="0"/>
          <w:szCs w:val="24"/>
        </w:rPr>
        <w:tab/>
      </w:r>
      <w:r w:rsidRPr="00CA5C3C">
        <w:rPr>
          <w:rFonts w:ascii="Corbel" w:hAnsi="Corbel"/>
          <w:smallCaps w:val="0"/>
          <w:szCs w:val="24"/>
        </w:rPr>
        <w:t>For</w:t>
      </w:r>
      <w:r w:rsidR="00445970" w:rsidRPr="00CA5C3C">
        <w:rPr>
          <w:rFonts w:ascii="Corbel" w:hAnsi="Corbel"/>
          <w:smallCaps w:val="0"/>
          <w:szCs w:val="24"/>
        </w:rPr>
        <w:t xml:space="preserve">ma zaliczenia przedmiotu </w:t>
      </w:r>
      <w:r w:rsidRPr="00CA5C3C">
        <w:rPr>
          <w:rFonts w:ascii="Corbel" w:hAnsi="Corbel"/>
          <w:smallCaps w:val="0"/>
          <w:szCs w:val="24"/>
        </w:rPr>
        <w:t xml:space="preserve"> (z toku)</w:t>
      </w:r>
    </w:p>
    <w:p w14:paraId="6A97580D" w14:textId="77777777" w:rsidR="009C54AE" w:rsidRPr="00CA5C3C" w:rsidRDefault="00ED72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A5C3C">
        <w:rPr>
          <w:rFonts w:ascii="Corbel" w:hAnsi="Corbel"/>
          <w:b w:val="0"/>
          <w:szCs w:val="24"/>
        </w:rPr>
        <w:t>zaliczenie z oceną</w:t>
      </w:r>
    </w:p>
    <w:p w14:paraId="4B19E574" w14:textId="77777777" w:rsidR="00E960BB" w:rsidRPr="00CA5C3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48136" w14:textId="77777777" w:rsidR="00E960BB" w:rsidRPr="00CA5C3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5C3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A5C3C" w14:paraId="06450B41" w14:textId="77777777" w:rsidTr="00745302">
        <w:tc>
          <w:tcPr>
            <w:tcW w:w="9670" w:type="dxa"/>
          </w:tcPr>
          <w:p w14:paraId="655DC7EF" w14:textId="77777777" w:rsidR="0085747A" w:rsidRPr="00CA5C3C" w:rsidRDefault="00ED72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</w:t>
            </w:r>
            <w:r w:rsidR="002639F6"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9CC1B6D" w14:textId="77777777" w:rsidR="0085747A" w:rsidRPr="00CA5C3C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CD6A3F" w14:textId="77777777" w:rsidR="00153C41" w:rsidRPr="00CA5C3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1BE1D" w14:textId="77777777" w:rsidR="0085747A" w:rsidRPr="00CA5C3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5C3C">
        <w:rPr>
          <w:rFonts w:ascii="Corbel" w:hAnsi="Corbel"/>
          <w:szCs w:val="24"/>
        </w:rPr>
        <w:lastRenderedPageBreak/>
        <w:t>3.</w:t>
      </w:r>
      <w:r w:rsidR="0085747A" w:rsidRPr="00CA5C3C">
        <w:rPr>
          <w:rFonts w:ascii="Corbel" w:hAnsi="Corbel"/>
          <w:szCs w:val="24"/>
        </w:rPr>
        <w:t xml:space="preserve"> </w:t>
      </w:r>
      <w:r w:rsidR="00A84C85" w:rsidRPr="00CA5C3C">
        <w:rPr>
          <w:rFonts w:ascii="Corbel" w:hAnsi="Corbel"/>
          <w:szCs w:val="24"/>
        </w:rPr>
        <w:t>cele, efekty uczenia się</w:t>
      </w:r>
      <w:r w:rsidR="0085747A" w:rsidRPr="00CA5C3C">
        <w:rPr>
          <w:rFonts w:ascii="Corbel" w:hAnsi="Corbel"/>
          <w:szCs w:val="24"/>
        </w:rPr>
        <w:t xml:space="preserve"> , treści Programowe i stosowane metody Dydaktyczne</w:t>
      </w:r>
    </w:p>
    <w:p w14:paraId="06974677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76F43B" w14:textId="77777777" w:rsidR="0085747A" w:rsidRPr="00CA5C3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 xml:space="preserve">3.1 </w:t>
      </w:r>
      <w:r w:rsidR="00C05F44" w:rsidRPr="00CA5C3C"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ED72AE" w:rsidRPr="00CA5C3C" w14:paraId="7398FE50" w14:textId="77777777" w:rsidTr="00ED72AE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73B2" w14:textId="77777777" w:rsidR="00ED72AE" w:rsidRPr="00CA5C3C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3BAB" w14:textId="77777777" w:rsidR="00ED72AE" w:rsidRPr="00CA5C3C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Zaznajomienie z wybranymi koncepcjami z zakresu istoty</w:t>
            </w:r>
            <w:r w:rsidRPr="00CA5C3C">
              <w:rPr>
                <w:rFonts w:ascii="Corbel" w:hAnsi="Corbel"/>
                <w:sz w:val="24"/>
                <w:szCs w:val="24"/>
              </w:rPr>
              <w:tab/>
              <w:t xml:space="preserve"> kształcenia i wychowania dzieci i młodzieży ze specjalnymi potrzebami edukacyjnymi</w:t>
            </w:r>
            <w:r w:rsidR="002639F6" w:rsidRPr="00CA5C3C">
              <w:rPr>
                <w:rFonts w:ascii="Corbel" w:hAnsi="Corbel"/>
                <w:sz w:val="24"/>
                <w:szCs w:val="24"/>
              </w:rPr>
              <w:t>.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D72AE" w:rsidRPr="00CA5C3C" w14:paraId="44E42210" w14:textId="77777777" w:rsidTr="00B17991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322E" w14:textId="77777777" w:rsidR="00ED72AE" w:rsidRPr="00CA5C3C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6EF" w14:textId="77777777" w:rsidR="00ED72AE" w:rsidRPr="00CA5C3C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 w:rsidR="002639F6" w:rsidRPr="00CA5C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2AE" w:rsidRPr="00CA5C3C" w14:paraId="4F926BA8" w14:textId="77777777" w:rsidTr="00B17991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BA796" w14:textId="77777777" w:rsidR="00ED72AE" w:rsidRPr="00CA5C3C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154A" w14:textId="77777777" w:rsidR="00ED72AE" w:rsidRPr="00CA5C3C" w:rsidRDefault="00ED72AE" w:rsidP="00E15876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potrzebami edukacyjnymi i ich rodziców jak i opiekunów.</w:t>
            </w:r>
          </w:p>
        </w:tc>
      </w:tr>
    </w:tbl>
    <w:p w14:paraId="3F38F994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CB6BAD" w14:textId="77777777" w:rsidR="001D7B54" w:rsidRPr="00CA5C3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b/>
          <w:sz w:val="24"/>
          <w:szCs w:val="24"/>
        </w:rPr>
        <w:t xml:space="preserve">3.2 </w:t>
      </w:r>
      <w:r w:rsidR="001D7B54" w:rsidRPr="00CA5C3C">
        <w:rPr>
          <w:rFonts w:ascii="Corbel" w:hAnsi="Corbel"/>
          <w:b/>
          <w:sz w:val="24"/>
          <w:szCs w:val="24"/>
        </w:rPr>
        <w:t xml:space="preserve">Efekty </w:t>
      </w:r>
      <w:r w:rsidR="00C05F44" w:rsidRPr="00CA5C3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A5C3C">
        <w:rPr>
          <w:rFonts w:ascii="Corbel" w:hAnsi="Corbel"/>
          <w:b/>
          <w:sz w:val="24"/>
          <w:szCs w:val="24"/>
        </w:rPr>
        <w:t>dla przedmiotu</w:t>
      </w:r>
      <w:r w:rsidR="00445970" w:rsidRPr="00CA5C3C">
        <w:rPr>
          <w:rFonts w:ascii="Corbel" w:hAnsi="Corbel"/>
          <w:sz w:val="24"/>
          <w:szCs w:val="24"/>
        </w:rPr>
        <w:t xml:space="preserve"> </w:t>
      </w:r>
    </w:p>
    <w:p w14:paraId="21EE7536" w14:textId="77777777" w:rsidR="001D7B54" w:rsidRPr="00CA5C3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A5C3C" w14:paraId="265313A6" w14:textId="77777777" w:rsidTr="00ED72AE">
        <w:tc>
          <w:tcPr>
            <w:tcW w:w="1681" w:type="dxa"/>
            <w:vAlign w:val="center"/>
          </w:tcPr>
          <w:p w14:paraId="54135648" w14:textId="77777777" w:rsidR="0085747A" w:rsidRPr="00CA5C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A5C3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A5C3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2988F30" w14:textId="77777777" w:rsidR="0014413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A5C3C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04E1F4CE" w14:textId="31777918" w:rsidR="0085747A" w:rsidRPr="00CA5C3C" w:rsidRDefault="00144135" w:rsidP="001441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B7944D8" w14:textId="77777777" w:rsidR="0085747A" w:rsidRPr="00CA5C3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A5C3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A5C3C" w14:paraId="7854B0EA" w14:textId="77777777" w:rsidTr="00ED72AE">
        <w:tc>
          <w:tcPr>
            <w:tcW w:w="1681" w:type="dxa"/>
          </w:tcPr>
          <w:p w14:paraId="5C258079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C3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BE9280" w14:textId="511BF3D2" w:rsidR="002639F6" w:rsidRPr="00CA5C3C" w:rsidRDefault="00ED72AE" w:rsidP="002A708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2A7085" w:rsidRPr="00CA5C3C">
              <w:rPr>
                <w:rFonts w:ascii="Corbel" w:hAnsi="Corbel"/>
                <w:sz w:val="24"/>
                <w:szCs w:val="24"/>
              </w:rPr>
              <w:t xml:space="preserve">potrzeby dziecka </w:t>
            </w:r>
            <w:r w:rsidR="00BC304F" w:rsidRPr="00CA5C3C">
              <w:rPr>
                <w:rFonts w:ascii="Corbel" w:hAnsi="Corbel"/>
                <w:sz w:val="24"/>
                <w:szCs w:val="24"/>
              </w:rPr>
              <w:t>w kontekście zaburzeń rozwojowych.</w:t>
            </w:r>
          </w:p>
        </w:tc>
        <w:tc>
          <w:tcPr>
            <w:tcW w:w="1865" w:type="dxa"/>
          </w:tcPr>
          <w:p w14:paraId="1B070B99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CA5C3C" w14:paraId="1CD4B803" w14:textId="77777777" w:rsidTr="00ED72AE">
        <w:tc>
          <w:tcPr>
            <w:tcW w:w="1681" w:type="dxa"/>
          </w:tcPr>
          <w:p w14:paraId="6413F405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855D1F" w14:textId="55D3759D" w:rsidR="0085747A" w:rsidRPr="00CA5C3C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53527163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CA5C3C" w14:paraId="6A837D42" w14:textId="77777777" w:rsidTr="00ED72AE">
        <w:tc>
          <w:tcPr>
            <w:tcW w:w="1681" w:type="dxa"/>
          </w:tcPr>
          <w:p w14:paraId="27A404C9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A58679D" w14:textId="5CDBEAFF" w:rsidR="0085747A" w:rsidRPr="00CA5C3C" w:rsidRDefault="002A3EFD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C6B1A">
              <w:rPr>
                <w:rFonts w:ascii="Corbel" w:hAnsi="Corbel"/>
                <w:sz w:val="24"/>
                <w:szCs w:val="24"/>
              </w:rPr>
              <w:t>Scharakteryzuje podstawy kształcenia i wychowania w kontekście potrzeb uczniów ze specjalnymi potrzebami edukacyjnymi.</w:t>
            </w:r>
            <w:bookmarkStart w:id="0" w:name="_GoBack"/>
            <w:bookmarkEnd w:id="0"/>
          </w:p>
        </w:tc>
        <w:tc>
          <w:tcPr>
            <w:tcW w:w="1865" w:type="dxa"/>
          </w:tcPr>
          <w:p w14:paraId="0C8BCEA6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D72AE" w:rsidRPr="00CA5C3C" w14:paraId="0D87DEEC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DB4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C3C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E7A" w14:textId="2BD75617" w:rsidR="00ED72AE" w:rsidRPr="00CA5C3C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Przedstawi propozycję oddziaływań w ramach pomocy psychologiczno-pedagogicznej  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CA5C3C">
              <w:rPr>
                <w:rFonts w:ascii="Corbel" w:hAnsi="Corbel"/>
                <w:sz w:val="24"/>
                <w:szCs w:val="24"/>
              </w:rPr>
              <w:t>wobec uczniów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ze </w:t>
            </w:r>
            <w:r w:rsidR="008B4312" w:rsidRPr="00CA5C3C">
              <w:rPr>
                <w:rFonts w:ascii="Corbel" w:hAnsi="Corbel"/>
                <w:sz w:val="24"/>
                <w:szCs w:val="24"/>
              </w:rPr>
              <w:t xml:space="preserve"> specjalnymi potrzebami edukacyjnymi)</w:t>
            </w:r>
            <w:r w:rsidRPr="00CA5C3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39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D72AE" w:rsidRPr="00CA5C3C" w14:paraId="0C1EBED9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6E9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CF" w14:textId="7F4EDFDF" w:rsidR="00ED72AE" w:rsidRPr="00CA5C3C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Zdiagnozuje i </w:t>
            </w:r>
            <w:r w:rsidR="00243ECC" w:rsidRPr="00CA5C3C">
              <w:rPr>
                <w:rFonts w:ascii="Corbel" w:hAnsi="Corbel"/>
                <w:sz w:val="24"/>
                <w:szCs w:val="24"/>
              </w:rPr>
              <w:t>z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 w:rsidRPr="00CA5C3C">
              <w:rPr>
                <w:rFonts w:ascii="Corbel" w:hAnsi="Corbel"/>
                <w:sz w:val="24"/>
                <w:szCs w:val="24"/>
              </w:rPr>
              <w:t>społeczne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CA5C3C">
              <w:rPr>
                <w:rFonts w:ascii="Corbel" w:hAnsi="Corbel"/>
                <w:sz w:val="24"/>
                <w:szCs w:val="24"/>
              </w:rPr>
              <w:t xml:space="preserve">i rewalidacyjne 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dzieci i młodzieży ze specjalnymi potrzebami </w:t>
            </w:r>
            <w:r w:rsidR="00EA6737" w:rsidRPr="00CA5C3C">
              <w:rPr>
                <w:rFonts w:ascii="Corbel" w:hAnsi="Corbel"/>
                <w:sz w:val="24"/>
                <w:szCs w:val="24"/>
              </w:rPr>
              <w:t>rozwojowymi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B6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D72AE" w:rsidRPr="00CA5C3C" w14:paraId="52B52B24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0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E5F" w14:textId="459F95F1" w:rsidR="00ED72AE" w:rsidRPr="00CA5C3C" w:rsidRDefault="00EA6737" w:rsidP="00EA673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 w:rsidR="0031231C" w:rsidRPr="00CA5C3C">
              <w:rPr>
                <w:rFonts w:ascii="Corbel" w:hAnsi="Corbel"/>
                <w:sz w:val="24"/>
                <w:szCs w:val="24"/>
              </w:rPr>
              <w:t xml:space="preserve"> w celu pomocy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im.</w:t>
            </w:r>
            <w:r w:rsidR="0031231C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BE6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B44F633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5A824" w14:textId="77777777" w:rsidR="0085747A" w:rsidRPr="00CA5C3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A5C3C">
        <w:rPr>
          <w:rFonts w:ascii="Corbel" w:hAnsi="Corbel"/>
          <w:b/>
          <w:sz w:val="24"/>
          <w:szCs w:val="24"/>
        </w:rPr>
        <w:t>3.3</w:t>
      </w:r>
      <w:r w:rsidR="001D7B54" w:rsidRPr="00CA5C3C">
        <w:rPr>
          <w:rFonts w:ascii="Corbel" w:hAnsi="Corbel"/>
          <w:b/>
          <w:sz w:val="24"/>
          <w:szCs w:val="24"/>
        </w:rPr>
        <w:t xml:space="preserve"> </w:t>
      </w:r>
      <w:r w:rsidR="0085747A" w:rsidRPr="00CA5C3C">
        <w:rPr>
          <w:rFonts w:ascii="Corbel" w:hAnsi="Corbel"/>
          <w:b/>
          <w:sz w:val="24"/>
          <w:szCs w:val="24"/>
        </w:rPr>
        <w:t>T</w:t>
      </w:r>
      <w:r w:rsidR="001D7B54" w:rsidRPr="00CA5C3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A5C3C">
        <w:rPr>
          <w:rFonts w:ascii="Corbel" w:hAnsi="Corbel"/>
          <w:sz w:val="24"/>
          <w:szCs w:val="24"/>
        </w:rPr>
        <w:t xml:space="preserve">  </w:t>
      </w:r>
    </w:p>
    <w:p w14:paraId="41304DF6" w14:textId="77777777" w:rsidR="0085747A" w:rsidRPr="00CA5C3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leGrid"/>
        <w:tblW w:w="9640" w:type="dxa"/>
        <w:tblInd w:w="111" w:type="dxa"/>
        <w:tblLook w:val="04A0" w:firstRow="1" w:lastRow="0" w:firstColumn="1" w:lastColumn="0" w:noHBand="0" w:noVBand="1"/>
      </w:tblPr>
      <w:tblGrid>
        <w:gridCol w:w="9640"/>
      </w:tblGrid>
      <w:tr w:rsidR="00A625CA" w:rsidRPr="00CA5C3C" w14:paraId="274A7BFB" w14:textId="77777777" w:rsidTr="00CA5BF1"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AAF5" w14:textId="77777777" w:rsidR="00A625CA" w:rsidRPr="00CA5C3C" w:rsidRDefault="00A625CA" w:rsidP="00B1799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758" w:rsidRPr="00CA5C3C" w14:paraId="12822672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31323" w14:textId="77777777" w:rsidR="00A625CA" w:rsidRPr="00CA5C3C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Problemy rozwojowe</w:t>
            </w:r>
            <w:r w:rsidR="00A625CA" w:rsidRPr="00CA5C3C">
              <w:rPr>
                <w:rFonts w:ascii="Corbel" w:hAnsi="Corbel"/>
                <w:sz w:val="24"/>
                <w:szCs w:val="24"/>
              </w:rPr>
              <w:t xml:space="preserve"> dziecka a specjalne potrzeby. </w:t>
            </w:r>
          </w:p>
        </w:tc>
      </w:tr>
      <w:tr w:rsidR="00A625CA" w:rsidRPr="00CA5C3C" w14:paraId="594A765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994A" w14:textId="6209D50A" w:rsidR="00A625CA" w:rsidRPr="00CA5C3C" w:rsidRDefault="004E1760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Pomoc psychologiczno-pedagogiczna wobec uczniów ze specjalnymi potrzebami w Polsce. Przegląd aktualnych regulacji prawnych.</w:t>
            </w:r>
          </w:p>
        </w:tc>
      </w:tr>
      <w:tr w:rsidR="00C92758" w:rsidRPr="00CA5C3C" w14:paraId="09B5548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9665" w14:textId="77777777" w:rsidR="00C92758" w:rsidRPr="00CA5C3C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lastRenderedPageBreak/>
              <w:t>Wczesne wspomaganie rozwoju dziecka.</w:t>
            </w:r>
          </w:p>
        </w:tc>
      </w:tr>
      <w:tr w:rsidR="00C92758" w:rsidRPr="00CA5C3C" w14:paraId="1ECC7317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26A6" w14:textId="77777777" w:rsidR="00C92758" w:rsidRPr="00CA5C3C" w:rsidRDefault="00A625CA" w:rsidP="00EA6737">
            <w:pPr>
              <w:spacing w:after="0" w:line="240" w:lineRule="auto"/>
              <w:ind w:right="1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Style i strategie pracy</w:t>
            </w:r>
            <w:r w:rsidR="00C92758" w:rsidRPr="00CA5C3C">
              <w:rPr>
                <w:rFonts w:ascii="Corbel" w:hAnsi="Corbel"/>
                <w:sz w:val="24"/>
                <w:szCs w:val="24"/>
              </w:rPr>
              <w:t xml:space="preserve"> pedagogicznej z uczniem ze specjalnymi potrzebami edukacyjnymi – poziom diagnostyczny, poziom programowy, poziom praktyczny.</w:t>
            </w:r>
          </w:p>
        </w:tc>
      </w:tr>
      <w:tr w:rsidR="00C92758" w:rsidRPr="00CA5C3C" w14:paraId="463F87A6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975" w14:textId="7788E63E" w:rsidR="00C92758" w:rsidRPr="00CA5C3C" w:rsidRDefault="00E27672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Kształcenie i wychowanie uczniów ze specjalnymi potrzebami edukacyjnymi. Przegląd wybranych koncepcji.</w:t>
            </w:r>
          </w:p>
        </w:tc>
      </w:tr>
    </w:tbl>
    <w:p w14:paraId="0E43C359" w14:textId="77777777" w:rsidR="00C92758" w:rsidRPr="00CA5C3C" w:rsidRDefault="00C9275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97BA8D" w14:textId="68FAC013" w:rsidR="0085747A" w:rsidRPr="00CA5C3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>Problematyka ćwiczeń audytoryjnych</w:t>
      </w:r>
    </w:p>
    <w:p w14:paraId="76A776A2" w14:textId="77777777" w:rsidR="004944F1" w:rsidRPr="00CA5C3C" w:rsidRDefault="004944F1" w:rsidP="004944F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A5C3C" w14:paraId="1A05F40D" w14:textId="77777777" w:rsidTr="00CA5BF1">
        <w:trPr>
          <w:trHeight w:val="283"/>
        </w:trPr>
        <w:tc>
          <w:tcPr>
            <w:tcW w:w="9520" w:type="dxa"/>
          </w:tcPr>
          <w:p w14:paraId="79DC7874" w14:textId="77777777" w:rsidR="0085747A" w:rsidRPr="00CA5C3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5CA" w:rsidRPr="00CA5C3C" w14:paraId="7EE93505" w14:textId="77777777" w:rsidTr="00CA5BF1">
        <w:trPr>
          <w:trHeight w:val="283"/>
        </w:trPr>
        <w:tc>
          <w:tcPr>
            <w:tcW w:w="9520" w:type="dxa"/>
          </w:tcPr>
          <w:p w14:paraId="71705E94" w14:textId="4E6B4F46" w:rsidR="00A625CA" w:rsidRPr="00CA5C3C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A5C3C">
              <w:rPr>
                <w:rFonts w:ascii="Corbel" w:hAnsi="Corbel"/>
                <w:sz w:val="24"/>
              </w:rPr>
              <w:t xml:space="preserve">Wyzwania </w:t>
            </w:r>
            <w:r w:rsidR="00CA5C3C" w:rsidRPr="00CA5C3C">
              <w:rPr>
                <w:rFonts w:ascii="Corbel" w:hAnsi="Corbel"/>
                <w:sz w:val="24"/>
              </w:rPr>
              <w:t xml:space="preserve">w obszarze </w:t>
            </w:r>
            <w:r w:rsidRPr="00CA5C3C">
              <w:rPr>
                <w:rFonts w:ascii="Corbel" w:hAnsi="Corbel"/>
                <w:sz w:val="24"/>
              </w:rPr>
              <w:t xml:space="preserve">edukacji i rewalidacji. </w:t>
            </w:r>
          </w:p>
        </w:tc>
      </w:tr>
      <w:tr w:rsidR="00A625CA" w:rsidRPr="00CA5C3C" w14:paraId="547A7D90" w14:textId="77777777" w:rsidTr="00CA5BF1">
        <w:trPr>
          <w:trHeight w:val="283"/>
        </w:trPr>
        <w:tc>
          <w:tcPr>
            <w:tcW w:w="9520" w:type="dxa"/>
          </w:tcPr>
          <w:p w14:paraId="53A3F853" w14:textId="0B543F44" w:rsidR="00A625CA" w:rsidRPr="00CA5C3C" w:rsidRDefault="00CA5C3C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A5C3C">
              <w:rPr>
                <w:rFonts w:ascii="Corbel" w:hAnsi="Corbel"/>
                <w:sz w:val="24"/>
              </w:rPr>
              <w:t>Seksualność młodzieży z różnymi niepełnosprawnościami.</w:t>
            </w:r>
          </w:p>
        </w:tc>
      </w:tr>
      <w:tr w:rsidR="00A625CA" w:rsidRPr="00CA5C3C" w14:paraId="1BFE3B12" w14:textId="77777777" w:rsidTr="00CA5BF1">
        <w:trPr>
          <w:trHeight w:val="283"/>
        </w:trPr>
        <w:tc>
          <w:tcPr>
            <w:tcW w:w="9520" w:type="dxa"/>
          </w:tcPr>
          <w:p w14:paraId="7A2FEF5A" w14:textId="77777777" w:rsidR="00A625CA" w:rsidRPr="00CA5C3C" w:rsidRDefault="00A625CA" w:rsidP="00EA6737">
            <w:pPr>
              <w:spacing w:after="0" w:line="240" w:lineRule="auto"/>
              <w:rPr>
                <w:rFonts w:ascii="Corbel" w:hAnsi="Corbel"/>
              </w:rPr>
            </w:pPr>
            <w:r w:rsidRPr="00CA5C3C">
              <w:rPr>
                <w:rFonts w:ascii="Corbel" w:hAnsi="Corbel"/>
                <w:sz w:val="24"/>
              </w:rPr>
              <w:t>Plany, aspiracje i dążenia życiowe młodzieży z niepełnosprawnością .</w:t>
            </w:r>
          </w:p>
        </w:tc>
      </w:tr>
      <w:tr w:rsidR="00A625CA" w:rsidRPr="00CA5C3C" w14:paraId="6BA3F8B9" w14:textId="77777777" w:rsidTr="00CA5BF1">
        <w:trPr>
          <w:trHeight w:val="283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042" w14:textId="79DF82D0" w:rsidR="00A625CA" w:rsidRPr="00CA5C3C" w:rsidRDefault="00A625CA" w:rsidP="00E849F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A5C3C">
              <w:rPr>
                <w:rFonts w:ascii="Corbel" w:hAnsi="Corbel"/>
                <w:sz w:val="24"/>
              </w:rPr>
              <w:t>Działania edukacyjno-terapeutyczne i opiekuńcze wobec dzieci i młodzieży ze specjalnymi potrzebami</w:t>
            </w:r>
            <w:r w:rsidR="00CA5C3C" w:rsidRPr="00CA5C3C">
              <w:rPr>
                <w:rFonts w:ascii="Corbel" w:hAnsi="Corbel"/>
                <w:sz w:val="24"/>
              </w:rPr>
              <w:t>. D</w:t>
            </w:r>
            <w:r w:rsidRPr="00CA5C3C">
              <w:rPr>
                <w:rFonts w:ascii="Corbel" w:hAnsi="Corbel"/>
                <w:sz w:val="24"/>
              </w:rPr>
              <w:t>ziałania wspierające</w:t>
            </w:r>
            <w:r w:rsidR="00CA5C3C" w:rsidRPr="00CA5C3C">
              <w:rPr>
                <w:rFonts w:ascii="Corbel" w:hAnsi="Corbel"/>
                <w:sz w:val="24"/>
              </w:rPr>
              <w:t xml:space="preserve"> na rzecz</w:t>
            </w:r>
            <w:r w:rsidRPr="00CA5C3C">
              <w:rPr>
                <w:rFonts w:ascii="Corbel" w:hAnsi="Corbel"/>
                <w:sz w:val="24"/>
              </w:rPr>
              <w:t xml:space="preserve">  rodzin </w:t>
            </w:r>
            <w:r w:rsidR="00CA5C3C" w:rsidRPr="00CA5C3C">
              <w:rPr>
                <w:rFonts w:ascii="Corbel" w:hAnsi="Corbel"/>
                <w:sz w:val="24"/>
              </w:rPr>
              <w:t xml:space="preserve">dzieci i młodzieży ze specjalnymi potrzebami </w:t>
            </w:r>
            <w:r w:rsidRPr="00CA5C3C">
              <w:rPr>
                <w:rFonts w:ascii="Corbel" w:hAnsi="Corbel"/>
                <w:sz w:val="24"/>
              </w:rPr>
              <w:t>- ćwiczenia praktyczne.</w:t>
            </w:r>
          </w:p>
        </w:tc>
      </w:tr>
    </w:tbl>
    <w:p w14:paraId="0C89CC9F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B9A19" w14:textId="77777777" w:rsidR="0085747A" w:rsidRPr="00CA5C3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>3.4 Metody dydaktyczne</w:t>
      </w:r>
      <w:r w:rsidRPr="00CA5C3C">
        <w:rPr>
          <w:rFonts w:ascii="Corbel" w:hAnsi="Corbel"/>
          <w:b w:val="0"/>
          <w:smallCaps w:val="0"/>
          <w:szCs w:val="24"/>
        </w:rPr>
        <w:t xml:space="preserve"> </w:t>
      </w:r>
    </w:p>
    <w:p w14:paraId="29D37C9D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604A1C" w14:textId="77777777" w:rsidR="00153C41" w:rsidRPr="00CA5C3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b w:val="0"/>
          <w:smallCaps w:val="0"/>
          <w:szCs w:val="24"/>
        </w:rPr>
        <w:t>W</w:t>
      </w:r>
      <w:r w:rsidR="0085747A" w:rsidRPr="00CA5C3C">
        <w:rPr>
          <w:rFonts w:ascii="Corbel" w:hAnsi="Corbel"/>
          <w:b w:val="0"/>
          <w:smallCaps w:val="0"/>
          <w:szCs w:val="24"/>
        </w:rPr>
        <w:t>ykład</w:t>
      </w:r>
      <w:r w:rsidRPr="00CA5C3C">
        <w:rPr>
          <w:rFonts w:ascii="Corbel" w:hAnsi="Corbel"/>
          <w:b w:val="0"/>
          <w:smallCaps w:val="0"/>
          <w:szCs w:val="24"/>
        </w:rPr>
        <w:t>: wykład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CA5C3C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wykład z prezentacją multimedialną </w:t>
      </w:r>
    </w:p>
    <w:p w14:paraId="5607DB0E" w14:textId="77777777" w:rsidR="0085747A" w:rsidRPr="00CA5C3C" w:rsidRDefault="00153C41" w:rsidP="00243E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CA5C3C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CA5C3C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CA5C3C">
        <w:rPr>
          <w:rFonts w:ascii="Corbel" w:hAnsi="Corbel"/>
          <w:b w:val="0"/>
          <w:smallCaps w:val="0"/>
          <w:szCs w:val="24"/>
        </w:rPr>
        <w:t>praca w </w:t>
      </w:r>
      <w:r w:rsidR="0085747A" w:rsidRPr="00CA5C3C">
        <w:rPr>
          <w:rFonts w:ascii="Corbel" w:hAnsi="Corbel"/>
          <w:b w:val="0"/>
          <w:smallCaps w:val="0"/>
          <w:szCs w:val="24"/>
        </w:rPr>
        <w:t>grupach</w:t>
      </w:r>
      <w:r w:rsidR="0071620A" w:rsidRPr="00CA5C3C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CA5C3C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CA5C3C">
        <w:rPr>
          <w:rFonts w:ascii="Corbel" w:hAnsi="Corbel"/>
          <w:b w:val="0"/>
          <w:smallCaps w:val="0"/>
          <w:szCs w:val="24"/>
        </w:rPr>
        <w:t>,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 dyskusja</w:t>
      </w:r>
      <w:r w:rsidR="00243ECC" w:rsidRPr="00CA5C3C">
        <w:rPr>
          <w:rFonts w:ascii="Corbel" w:hAnsi="Corbel"/>
          <w:b w:val="0"/>
          <w:smallCaps w:val="0"/>
          <w:szCs w:val="24"/>
        </w:rPr>
        <w:t>)</w:t>
      </w:r>
      <w:r w:rsidR="00BF2C41" w:rsidRPr="00CA5C3C">
        <w:rPr>
          <w:rFonts w:ascii="Corbel" w:hAnsi="Corbel"/>
          <w:b w:val="0"/>
          <w:smallCaps w:val="0"/>
          <w:szCs w:val="24"/>
        </w:rPr>
        <w:t xml:space="preserve"> </w:t>
      </w:r>
    </w:p>
    <w:p w14:paraId="066B7B7C" w14:textId="77777777" w:rsidR="00E960BB" w:rsidRPr="00CA5C3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CFDE4" w14:textId="77777777" w:rsidR="00E960BB" w:rsidRPr="00CA5C3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54F65C" w14:textId="77777777" w:rsidR="0085747A" w:rsidRPr="00CA5C3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4. </w:t>
      </w:r>
      <w:r w:rsidR="0085747A" w:rsidRPr="00CA5C3C">
        <w:rPr>
          <w:rFonts w:ascii="Corbel" w:hAnsi="Corbel"/>
          <w:smallCaps w:val="0"/>
          <w:szCs w:val="24"/>
        </w:rPr>
        <w:t>METODY I KRYTERIA OCENY</w:t>
      </w:r>
      <w:r w:rsidR="009F4610" w:rsidRPr="00CA5C3C">
        <w:rPr>
          <w:rFonts w:ascii="Corbel" w:hAnsi="Corbel"/>
          <w:smallCaps w:val="0"/>
          <w:szCs w:val="24"/>
        </w:rPr>
        <w:t xml:space="preserve"> </w:t>
      </w:r>
    </w:p>
    <w:p w14:paraId="0A7BFBCB" w14:textId="77777777" w:rsidR="00923D7D" w:rsidRPr="00CA5C3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76274" w14:textId="77777777" w:rsidR="0085747A" w:rsidRPr="00CA5C3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A5C3C">
        <w:rPr>
          <w:rFonts w:ascii="Corbel" w:hAnsi="Corbel"/>
          <w:smallCaps w:val="0"/>
          <w:szCs w:val="24"/>
        </w:rPr>
        <w:t>uczenia się</w:t>
      </w:r>
    </w:p>
    <w:p w14:paraId="6C08CF75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A5C3C" w14:paraId="488667B0" w14:textId="77777777" w:rsidTr="00C92758">
        <w:tc>
          <w:tcPr>
            <w:tcW w:w="1962" w:type="dxa"/>
            <w:vAlign w:val="center"/>
          </w:tcPr>
          <w:p w14:paraId="290BBB1C" w14:textId="77777777" w:rsidR="0085747A" w:rsidRPr="00CA5C3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15E189" w14:textId="77777777" w:rsidR="0085747A" w:rsidRPr="00CA5C3C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C7A1FBB" w14:textId="77777777" w:rsidR="0085747A" w:rsidRPr="00CA5C3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4203667" w14:textId="77777777" w:rsidR="00923D7D" w:rsidRPr="00CA5C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3F5B7" w14:textId="77777777" w:rsidR="0085747A" w:rsidRPr="00CA5C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A5C3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A5C3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D083F" w:rsidRPr="00CA5C3C" w14:paraId="529E4640" w14:textId="77777777" w:rsidTr="00C92758">
        <w:tc>
          <w:tcPr>
            <w:tcW w:w="1962" w:type="dxa"/>
          </w:tcPr>
          <w:p w14:paraId="6744AEAA" w14:textId="7DA91330" w:rsidR="009D083F" w:rsidRPr="00CA5C3C" w:rsidRDefault="00797538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0EDA6E5" w14:textId="241D7C86" w:rsidR="009D083F" w:rsidRPr="00CA5C3C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482871B0" w14:textId="77777777" w:rsidR="009D083F" w:rsidRPr="00CA5C3C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w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CA5C3C" w14:paraId="78004494" w14:textId="77777777" w:rsidTr="00C92758">
        <w:tc>
          <w:tcPr>
            <w:tcW w:w="1962" w:type="dxa"/>
          </w:tcPr>
          <w:p w14:paraId="1CF9F2DF" w14:textId="77777777" w:rsidR="009D083F" w:rsidRPr="00CA5C3C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BE724E3" w14:textId="7BCD411E" w:rsidR="009D083F" w:rsidRPr="00CA5C3C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2D7EE412" w14:textId="77777777" w:rsidR="009D083F" w:rsidRPr="00CA5C3C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w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CA5C3C" w14:paraId="673850E1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AE4" w14:textId="2ED28017" w:rsidR="009D083F" w:rsidRPr="00CA5C3C" w:rsidRDefault="00BC304F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0AC" w14:textId="42DE6079" w:rsidR="009D083F" w:rsidRPr="00CA5C3C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A24" w14:textId="77777777" w:rsidR="009D083F" w:rsidRPr="00CA5C3C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w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D1016A" w:rsidRPr="00CA5C3C" w14:paraId="24C8D276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4B7" w14:textId="77777777" w:rsidR="00D1016A" w:rsidRPr="00CA5C3C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FC9" w14:textId="1A1DC230" w:rsidR="00D1016A" w:rsidRPr="00CA5C3C" w:rsidRDefault="00797538" w:rsidP="00797538">
            <w:pPr>
              <w:spacing w:after="120" w:line="240" w:lineRule="auto"/>
            </w:pPr>
            <w:r w:rsidRPr="00CA5C3C">
              <w:rPr>
                <w:rFonts w:ascii="Corbel" w:hAnsi="Corbel"/>
                <w:sz w:val="24"/>
                <w:szCs w:val="24"/>
              </w:rPr>
              <w:t>O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CE0" w14:textId="28157359" w:rsidR="00D1016A" w:rsidRPr="00CA5C3C" w:rsidRDefault="002D4EE6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Ć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1016A" w:rsidRPr="00CA5C3C" w14:paraId="7BB72A63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E7A" w14:textId="04A187C6" w:rsidR="00D1016A" w:rsidRPr="00CA5C3C" w:rsidRDefault="00BC304F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E58" w14:textId="1EB91316" w:rsidR="00D1016A" w:rsidRPr="00CA5C3C" w:rsidRDefault="00797538" w:rsidP="00797538">
            <w:pPr>
              <w:spacing w:after="120" w:line="240" w:lineRule="auto"/>
            </w:pPr>
            <w:r w:rsidRPr="00CA5C3C">
              <w:rPr>
                <w:rFonts w:ascii="Corbel" w:hAnsi="Corbel"/>
                <w:sz w:val="24"/>
                <w:szCs w:val="24"/>
              </w:rPr>
              <w:t>O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83" w14:textId="7180CFA5" w:rsidR="00D1016A" w:rsidRPr="00CA5C3C" w:rsidRDefault="002D4EE6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Ć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9D083F" w:rsidRPr="00CA5C3C" w14:paraId="305B59E8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1D7" w14:textId="77777777" w:rsidR="009D083F" w:rsidRPr="00CA5C3C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E8" w14:textId="3F674F09" w:rsidR="009D083F" w:rsidRPr="00CA5C3C" w:rsidRDefault="00797538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O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218" w14:textId="3A07CE3A" w:rsidR="009D083F" w:rsidRPr="00CA5C3C" w:rsidRDefault="002D4EE6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Ć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14:paraId="3B94F30C" w14:textId="77777777" w:rsidR="00923D7D" w:rsidRPr="00CA5C3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CDE10" w14:textId="77777777" w:rsidR="0085747A" w:rsidRPr="00CA5C3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4.2 </w:t>
      </w:r>
      <w:r w:rsidR="0085747A" w:rsidRPr="00CA5C3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A5C3C">
        <w:rPr>
          <w:rFonts w:ascii="Corbel" w:hAnsi="Corbel"/>
          <w:smallCaps w:val="0"/>
          <w:szCs w:val="24"/>
        </w:rPr>
        <w:t xml:space="preserve"> </w:t>
      </w:r>
    </w:p>
    <w:p w14:paraId="261FE953" w14:textId="77777777" w:rsidR="00923D7D" w:rsidRPr="00CA5C3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46E301" w14:textId="4861112E" w:rsidR="00243ECC" w:rsidRPr="00CA5C3C" w:rsidRDefault="00243ECC" w:rsidP="00243EC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>Pozytywna ocena z kolokwium obejmującego treści programowe realizowane w ramach ćwiczeń i wykładów</w:t>
      </w:r>
      <w:r w:rsidR="003B73D4">
        <w:rPr>
          <w:rFonts w:ascii="Corbel" w:hAnsi="Corbel"/>
          <w:sz w:val="24"/>
          <w:szCs w:val="24"/>
        </w:rPr>
        <w:t xml:space="preserve">, </w:t>
      </w:r>
      <w:r w:rsidR="003B73D4" w:rsidRPr="00746C4E">
        <w:rPr>
          <w:rFonts w:ascii="Corbel" w:hAnsi="Corbel"/>
          <w:szCs w:val="24"/>
        </w:rPr>
        <w:t>oceniane w formie tradycyjne</w:t>
      </w:r>
      <w:r w:rsidR="00265E9C">
        <w:rPr>
          <w:rFonts w:ascii="Corbel" w:hAnsi="Corbel"/>
          <w:szCs w:val="24"/>
        </w:rPr>
        <w:t>j</w:t>
      </w:r>
      <w:r w:rsidR="003B73D4" w:rsidRPr="00746C4E">
        <w:rPr>
          <w:rFonts w:ascii="Corbel" w:hAnsi="Corbel"/>
          <w:szCs w:val="24"/>
        </w:rPr>
        <w:t xml:space="preserve">: </w:t>
      </w:r>
      <w:proofErr w:type="spellStart"/>
      <w:r w:rsidR="003B73D4" w:rsidRPr="00746C4E">
        <w:rPr>
          <w:rFonts w:ascii="Corbel" w:hAnsi="Corbel"/>
          <w:szCs w:val="24"/>
        </w:rPr>
        <w:t>ndst</w:t>
      </w:r>
      <w:proofErr w:type="spellEnd"/>
      <w:r w:rsidR="003B73D4" w:rsidRPr="00746C4E">
        <w:rPr>
          <w:rFonts w:ascii="Corbel" w:hAnsi="Corbel"/>
          <w:szCs w:val="24"/>
        </w:rPr>
        <w:t xml:space="preserve">, </w:t>
      </w:r>
      <w:proofErr w:type="spellStart"/>
      <w:r w:rsidR="003B73D4" w:rsidRPr="00746C4E">
        <w:rPr>
          <w:rFonts w:ascii="Corbel" w:hAnsi="Corbel"/>
          <w:szCs w:val="24"/>
        </w:rPr>
        <w:t>dst</w:t>
      </w:r>
      <w:proofErr w:type="spellEnd"/>
      <w:r w:rsidR="003B73D4" w:rsidRPr="00746C4E">
        <w:rPr>
          <w:rFonts w:ascii="Corbel" w:hAnsi="Corbel"/>
          <w:szCs w:val="24"/>
        </w:rPr>
        <w:t xml:space="preserve">, plus </w:t>
      </w:r>
      <w:proofErr w:type="spellStart"/>
      <w:r w:rsidR="003B73D4" w:rsidRPr="00746C4E">
        <w:rPr>
          <w:rFonts w:ascii="Corbel" w:hAnsi="Corbel"/>
          <w:szCs w:val="24"/>
        </w:rPr>
        <w:t>dst</w:t>
      </w:r>
      <w:proofErr w:type="spellEnd"/>
      <w:r w:rsidR="003B73D4" w:rsidRPr="00746C4E">
        <w:rPr>
          <w:rFonts w:ascii="Corbel" w:hAnsi="Corbel"/>
          <w:szCs w:val="24"/>
        </w:rPr>
        <w:t xml:space="preserve">, </w:t>
      </w:r>
      <w:proofErr w:type="spellStart"/>
      <w:r w:rsidR="003B73D4" w:rsidRPr="00746C4E">
        <w:rPr>
          <w:rFonts w:ascii="Corbel" w:hAnsi="Corbel"/>
          <w:szCs w:val="24"/>
        </w:rPr>
        <w:t>db</w:t>
      </w:r>
      <w:proofErr w:type="spellEnd"/>
      <w:r w:rsidR="003B73D4" w:rsidRPr="00746C4E">
        <w:rPr>
          <w:rFonts w:ascii="Corbel" w:hAnsi="Corbel"/>
          <w:szCs w:val="24"/>
        </w:rPr>
        <w:t xml:space="preserve">, plus </w:t>
      </w:r>
      <w:proofErr w:type="spellStart"/>
      <w:r w:rsidR="003B73D4" w:rsidRPr="00746C4E">
        <w:rPr>
          <w:rFonts w:ascii="Corbel" w:hAnsi="Corbel"/>
          <w:szCs w:val="24"/>
        </w:rPr>
        <w:t>db</w:t>
      </w:r>
      <w:proofErr w:type="spellEnd"/>
      <w:r w:rsidR="003B73D4" w:rsidRPr="00746C4E">
        <w:rPr>
          <w:rFonts w:ascii="Corbel" w:hAnsi="Corbel"/>
          <w:szCs w:val="24"/>
        </w:rPr>
        <w:t xml:space="preserve">, bdb. </w:t>
      </w:r>
      <w:r w:rsidR="003B73D4" w:rsidRPr="006154E5">
        <w:rPr>
          <w:rFonts w:ascii="Corbel" w:hAnsi="Corbel"/>
          <w:bCs/>
          <w:szCs w:val="24"/>
        </w:rPr>
        <w:t>Kryteria oceniania: 50-59% - ocena dostateczna (3,0) ;  60-69% - ocena dostateczna plus (3,5); 70-79% - ocena dobra (4,0); 80-89% - ocena dobra plus (4,5);  90-100% - ocena bardzo dobra (5,0)</w:t>
      </w:r>
      <w:r w:rsidR="003B73D4" w:rsidRPr="00746C4E">
        <w:rPr>
          <w:rFonts w:ascii="Corbel" w:hAnsi="Corbel"/>
          <w:bCs/>
          <w:szCs w:val="24"/>
        </w:rPr>
        <w:t>.</w:t>
      </w:r>
      <w:r w:rsidR="003B73D4">
        <w:rPr>
          <w:rFonts w:ascii="Corbel" w:hAnsi="Corbel"/>
          <w:bCs/>
          <w:szCs w:val="24"/>
        </w:rPr>
        <w:t xml:space="preserve"> </w:t>
      </w:r>
      <w:r w:rsidRPr="00CA5C3C">
        <w:rPr>
          <w:rFonts w:ascii="Corbel" w:hAnsi="Corbel"/>
          <w:sz w:val="24"/>
          <w:szCs w:val="24"/>
        </w:rPr>
        <w:t>Aktywność na zajęciach, praca w grupach, dyskusja.</w:t>
      </w:r>
    </w:p>
    <w:p w14:paraId="077F6CA4" w14:textId="77777777" w:rsidR="00243ECC" w:rsidRPr="00CA5C3C" w:rsidRDefault="00243E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7789CC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E361F" w14:textId="77777777" w:rsidR="009F4610" w:rsidRPr="00CA5C3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A5C3C">
        <w:rPr>
          <w:rFonts w:ascii="Corbel" w:hAnsi="Corbel"/>
          <w:b/>
          <w:sz w:val="24"/>
          <w:szCs w:val="24"/>
        </w:rPr>
        <w:t xml:space="preserve">5. </w:t>
      </w:r>
      <w:r w:rsidR="00C61DC5" w:rsidRPr="00CA5C3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9F0306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CA5C3C" w14:paraId="0BBBD64A" w14:textId="77777777" w:rsidTr="003E1941">
        <w:tc>
          <w:tcPr>
            <w:tcW w:w="4962" w:type="dxa"/>
            <w:vAlign w:val="center"/>
          </w:tcPr>
          <w:p w14:paraId="4243ED1F" w14:textId="77777777" w:rsidR="0085747A" w:rsidRPr="00CA5C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5C3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A5C3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A5C3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ECA67D" w14:textId="77777777" w:rsidR="0085747A" w:rsidRPr="00CA5C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5C3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A5C3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A5C3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A5C3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A5C3C" w14:paraId="6D9078C5" w14:textId="77777777" w:rsidTr="00923D7D">
        <w:tc>
          <w:tcPr>
            <w:tcW w:w="4962" w:type="dxa"/>
          </w:tcPr>
          <w:p w14:paraId="4018964C" w14:textId="675B28ED" w:rsidR="0085747A" w:rsidRPr="00CA5C3C" w:rsidRDefault="00C61DC5" w:rsidP="005879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G</w:t>
            </w:r>
            <w:r w:rsidR="0085747A" w:rsidRPr="00CA5C3C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A5C3C">
              <w:rPr>
                <w:rFonts w:ascii="Corbel" w:hAnsi="Corbel"/>
                <w:sz w:val="24"/>
                <w:szCs w:val="24"/>
              </w:rPr>
              <w:t> </w:t>
            </w:r>
            <w:r w:rsidR="0045729E" w:rsidRPr="00CA5C3C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A5C3C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A4AAB0B" w14:textId="09CDA085" w:rsidR="0085747A" w:rsidRPr="00CA5C3C" w:rsidRDefault="00780C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CA5C3C" w14:paraId="4E6F89E4" w14:textId="77777777" w:rsidTr="00923D7D">
        <w:tc>
          <w:tcPr>
            <w:tcW w:w="4962" w:type="dxa"/>
          </w:tcPr>
          <w:p w14:paraId="5A760B1C" w14:textId="77777777" w:rsidR="00C61DC5" w:rsidRPr="00CA5C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CA5C3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52096" w14:textId="77777777" w:rsidR="00C61DC5" w:rsidRPr="00CA5C3C" w:rsidRDefault="00C61DC5" w:rsidP="00D101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w kolokwium</w:t>
            </w:r>
            <w:r w:rsidRPr="00CA5C3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01E84" w14:textId="1A1C6F82" w:rsidR="00C61DC5" w:rsidRPr="00CA5C3C" w:rsidRDefault="002D4E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CA5C3C" w14:paraId="297C66C3" w14:textId="77777777" w:rsidTr="00923D7D">
        <w:tc>
          <w:tcPr>
            <w:tcW w:w="4962" w:type="dxa"/>
          </w:tcPr>
          <w:p w14:paraId="2809C4CC" w14:textId="2C3D79FF" w:rsidR="0071620A" w:rsidRPr="00CA5C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A5C3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A5C3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91A4B">
              <w:rPr>
                <w:rFonts w:ascii="Corbel" w:hAnsi="Corbel"/>
                <w:sz w:val="24"/>
                <w:szCs w:val="24"/>
              </w:rPr>
              <w:t>:</w:t>
            </w:r>
          </w:p>
          <w:p w14:paraId="1CA2504B" w14:textId="77777777" w:rsidR="00A91A4B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9055F4" w14:textId="77777777" w:rsidR="00A91A4B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9CF9F34" w14:textId="02B65878" w:rsidR="00C61DC5" w:rsidRPr="00CA5C3C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6A15FD70" w14:textId="01CC63BE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D1B403E" w14:textId="7D6EDAF0" w:rsidR="00A91A4B" w:rsidRPr="00CA5C3C" w:rsidRDefault="00A91A4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144135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2D4EE6">
              <w:rPr>
                <w:rFonts w:ascii="Corbel" w:hAnsi="Corbel"/>
                <w:sz w:val="24"/>
                <w:szCs w:val="24"/>
              </w:rPr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144135">
              <w:rPr>
                <w:rFonts w:ascii="Corbel" w:hAnsi="Corbel"/>
                <w:sz w:val="24"/>
                <w:szCs w:val="24"/>
              </w:rPr>
              <w:t>1</w:t>
            </w:r>
            <w:r w:rsidR="002D4E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CA5C3C" w14:paraId="5234DFE7" w14:textId="77777777" w:rsidTr="00923D7D">
        <w:tc>
          <w:tcPr>
            <w:tcW w:w="4962" w:type="dxa"/>
          </w:tcPr>
          <w:p w14:paraId="247F1152" w14:textId="77777777" w:rsidR="0085747A" w:rsidRPr="00CA5C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C83F65" w14:textId="3FF8B066" w:rsidR="0085747A" w:rsidRPr="00CA5C3C" w:rsidRDefault="008022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CA5C3C" w14:paraId="6D6D6A45" w14:textId="77777777" w:rsidTr="00923D7D">
        <w:tc>
          <w:tcPr>
            <w:tcW w:w="4962" w:type="dxa"/>
          </w:tcPr>
          <w:p w14:paraId="517E956E" w14:textId="77777777" w:rsidR="0085747A" w:rsidRPr="00CA5C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A5C3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7881D" w14:textId="5CB5A284" w:rsidR="0085747A" w:rsidRPr="00CA5C3C" w:rsidRDefault="002D4E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92B994" w14:textId="77777777" w:rsidR="0085747A" w:rsidRPr="00CA5C3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A5C3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A5C3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622D5" w14:textId="77777777" w:rsidR="003E1941" w:rsidRPr="00CA5C3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0479" w14:textId="77777777" w:rsidR="0085747A" w:rsidRPr="00CA5C3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6. </w:t>
      </w:r>
      <w:r w:rsidR="0085747A" w:rsidRPr="00CA5C3C">
        <w:rPr>
          <w:rFonts w:ascii="Corbel" w:hAnsi="Corbel"/>
          <w:smallCaps w:val="0"/>
          <w:szCs w:val="24"/>
        </w:rPr>
        <w:t>PRAKTYKI ZAWO</w:t>
      </w:r>
      <w:r w:rsidR="009C1331" w:rsidRPr="00CA5C3C">
        <w:rPr>
          <w:rFonts w:ascii="Corbel" w:hAnsi="Corbel"/>
          <w:smallCaps w:val="0"/>
          <w:szCs w:val="24"/>
        </w:rPr>
        <w:t>DOWE W RAMACH PRZEDMIOTU</w:t>
      </w:r>
    </w:p>
    <w:p w14:paraId="215F4730" w14:textId="77777777" w:rsidR="0085747A" w:rsidRPr="00CA5C3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CA5C3C" w14:paraId="45F3FCAF" w14:textId="77777777" w:rsidTr="00961953">
        <w:trPr>
          <w:trHeight w:val="397"/>
        </w:trPr>
        <w:tc>
          <w:tcPr>
            <w:tcW w:w="3544" w:type="dxa"/>
          </w:tcPr>
          <w:p w14:paraId="5F3ABCE0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B6CBF4E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A5C3C" w14:paraId="6494B33B" w14:textId="77777777" w:rsidTr="00961953">
        <w:trPr>
          <w:trHeight w:val="397"/>
        </w:trPr>
        <w:tc>
          <w:tcPr>
            <w:tcW w:w="3544" w:type="dxa"/>
          </w:tcPr>
          <w:p w14:paraId="3C31AE66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8FC5D50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ACD139" w14:textId="77777777" w:rsidR="003E1941" w:rsidRPr="00CA5C3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35C08" w14:textId="77777777" w:rsidR="0085747A" w:rsidRPr="00CA5C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7. </w:t>
      </w:r>
      <w:r w:rsidR="0085747A" w:rsidRPr="00CA5C3C">
        <w:rPr>
          <w:rFonts w:ascii="Corbel" w:hAnsi="Corbel"/>
          <w:smallCaps w:val="0"/>
          <w:szCs w:val="24"/>
        </w:rPr>
        <w:t>LITERATURA</w:t>
      </w:r>
      <w:r w:rsidRPr="00CA5C3C">
        <w:rPr>
          <w:rFonts w:ascii="Corbel" w:hAnsi="Corbel"/>
          <w:smallCaps w:val="0"/>
          <w:szCs w:val="24"/>
        </w:rPr>
        <w:t xml:space="preserve"> </w:t>
      </w:r>
    </w:p>
    <w:p w14:paraId="5C4EA76D" w14:textId="77777777" w:rsidR="00675843" w:rsidRPr="00CA5C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CA5C3C" w14:paraId="69B5878C" w14:textId="77777777" w:rsidTr="00961953">
        <w:trPr>
          <w:trHeight w:val="397"/>
        </w:trPr>
        <w:tc>
          <w:tcPr>
            <w:tcW w:w="8959" w:type="dxa"/>
          </w:tcPr>
          <w:p w14:paraId="262CC616" w14:textId="77777777" w:rsidR="009A7EE2" w:rsidRPr="00FC15AD" w:rsidRDefault="009A7EE2" w:rsidP="009A7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B80359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C15AD">
              <w:rPr>
                <w:rFonts w:ascii="Corbel" w:hAnsi="Corbel"/>
                <w:i/>
                <w:sz w:val="24"/>
                <w:szCs w:val="24"/>
              </w:rPr>
              <w:t>Teoriai</w:t>
            </w:r>
            <w:proofErr w:type="spellEnd"/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praktyka oddziaływań profilaktyczno-wspierających rozwój osób z niepełnosprawnością.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14654081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0B68602B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3E3E1A27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Aktywizacja ucznia z niepełnosprawnością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w różnych obszarach jego edukacji</w:t>
            </w:r>
            <w:r w:rsidRPr="00FC15AD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6F7E1D69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Pedagog specjalny w procesie edukacji, rehabilitacji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i resocjalizacji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7FBDE636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FC15AD">
              <w:rPr>
                <w:rFonts w:ascii="Corbel" w:hAnsi="Corbel"/>
                <w:i/>
                <w:iCs/>
                <w:sz w:val="24"/>
                <w:szCs w:val="24"/>
              </w:rPr>
              <w:t>Uczniowie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, Gdańsk 202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FC15AD">
              <w:rPr>
                <w:rFonts w:ascii="Corbel" w:hAnsi="Corbel"/>
                <w:sz w:val="24"/>
                <w:szCs w:val="24"/>
              </w:rPr>
              <w:t>.</w:t>
            </w:r>
          </w:p>
          <w:p w14:paraId="3335AD8A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Weremczuk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E., Przybysz-Zaremba M., Gardian-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Miałkowska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R., </w:t>
            </w:r>
          </w:p>
          <w:p w14:paraId="2D4F4DCB" w14:textId="77777777" w:rsidR="009A7EE2" w:rsidRDefault="009A7EE2" w:rsidP="009A7EE2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6A54D7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>Specjalne potrzeby edukacyjne w praktyce pedagogicznej Wybrane obszary</w:t>
            </w:r>
            <w:r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br/>
            </w:r>
            <w:r w:rsidRPr="006A54D7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>i rozwiązania</w:t>
            </w:r>
            <w:r w:rsidRPr="00FC15AD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FC15A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Toruń 2020.</w:t>
            </w:r>
          </w:p>
          <w:p w14:paraId="189A121C" w14:textId="52125072" w:rsidR="00243ECC" w:rsidRPr="00CA5C3C" w:rsidRDefault="00F60D21" w:rsidP="00F60D21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Wybrane artykuły i akta prawne. </w:t>
            </w:r>
          </w:p>
        </w:tc>
      </w:tr>
      <w:tr w:rsidR="0085747A" w:rsidRPr="00CA5C3C" w14:paraId="3386348A" w14:textId="77777777" w:rsidTr="00961953">
        <w:trPr>
          <w:trHeight w:val="397"/>
        </w:trPr>
        <w:tc>
          <w:tcPr>
            <w:tcW w:w="8959" w:type="dxa"/>
          </w:tcPr>
          <w:p w14:paraId="7384445B" w14:textId="77777777" w:rsidR="009A7EE2" w:rsidRPr="00FC15AD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3F3A31" w14:textId="77777777" w:rsidR="009A7EE2" w:rsidRPr="00FC15AD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A82943" w14:textId="77D968E6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Odkrywanie talentów. Konteksty edukacji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i rozwoju.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6643E9C5" w14:textId="6A9A3E55" w:rsidR="009A7EE2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Osoba z upośledzeniem umysłowym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lastRenderedPageBreak/>
              <w:t>w realiach współczesnego świata</w:t>
            </w:r>
            <w:r w:rsidRPr="00FC15AD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566C2346" w14:textId="77777777" w:rsidR="009A7EE2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Guzy A., Krzyżyk D., (red.): </w:t>
            </w:r>
            <w:r w:rsidRPr="00EC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Praca z uczniem o specjalnych potrzebach edukacyjnych.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Pedagogiczne ZNP, Kielce 2012, tom I.</w:t>
            </w:r>
          </w:p>
          <w:p w14:paraId="0D92262D" w14:textId="77777777" w:rsidR="009A7EE2" w:rsidRPr="006F2CDF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Guzy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Niepsorek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-Szamborska B., (red.): </w:t>
            </w:r>
            <w:r w:rsidRPr="00EC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Praca z uczniem o specjalnych potrzebach edukacyjnych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Wydawnictwo Pedagogiczne ZNP, Kielce 2013, tom II. </w:t>
            </w:r>
          </w:p>
          <w:p w14:paraId="3ACF357C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 co pytają rodzice dzieci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z niepełnosprawnością?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3A43A52C" w14:textId="77777777" w:rsidR="009A7EE2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50245BA1" w14:textId="4DBB9A1F" w:rsidR="009A7EE2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Dziecko ze specjalnymi potrzebami edukacyjnymi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w ekosystemie</w:t>
            </w:r>
            <w:r w:rsidRPr="00FC15AD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5099EA0B" w14:textId="184FF01F" w:rsidR="0063479E" w:rsidRPr="00FC15AD" w:rsidRDefault="0063479E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 poznawaniu siebie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i świata przez dziecko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45D26554" w14:textId="31146E54" w:rsidR="00243ECC" w:rsidRPr="00CA5C3C" w:rsidRDefault="009A7EE2" w:rsidP="009A7EE2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Dziecko ze specjalnymi potrzebami edukacyjnymi w drodze ku dorosłości. Psychopedagogiczne podstawy edukacji, rewalidacji i terapii trudności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w uczeniu się</w:t>
            </w:r>
            <w:r w:rsidRPr="00FC15AD">
              <w:rPr>
                <w:rFonts w:ascii="Corbel" w:hAnsi="Corbel"/>
                <w:sz w:val="24"/>
                <w:szCs w:val="24"/>
              </w:rPr>
              <w:t>. Kraków 2009.</w:t>
            </w:r>
          </w:p>
        </w:tc>
      </w:tr>
    </w:tbl>
    <w:p w14:paraId="3E9A50A0" w14:textId="77777777" w:rsidR="0085747A" w:rsidRPr="00CA5C3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13D055" w14:textId="77777777" w:rsidR="0085747A" w:rsidRPr="00CA5C3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C2E49" w14:textId="148C9440" w:rsidR="0085747A" w:rsidRPr="009C54AE" w:rsidRDefault="0096195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                           </w:t>
      </w:r>
      <w:r w:rsidR="0085747A" w:rsidRPr="00CA5C3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6075E" w14:textId="77777777" w:rsidR="0073147B" w:rsidRDefault="0073147B" w:rsidP="00C16ABF">
      <w:pPr>
        <w:spacing w:after="0" w:line="240" w:lineRule="auto"/>
      </w:pPr>
      <w:r>
        <w:separator/>
      </w:r>
    </w:p>
  </w:endnote>
  <w:endnote w:type="continuationSeparator" w:id="0">
    <w:p w14:paraId="6B4F9557" w14:textId="77777777" w:rsidR="0073147B" w:rsidRDefault="007314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24164" w14:textId="77777777" w:rsidR="0073147B" w:rsidRDefault="0073147B" w:rsidP="00C16ABF">
      <w:pPr>
        <w:spacing w:after="0" w:line="240" w:lineRule="auto"/>
      </w:pPr>
      <w:r>
        <w:separator/>
      </w:r>
    </w:p>
  </w:footnote>
  <w:footnote w:type="continuationSeparator" w:id="0">
    <w:p w14:paraId="3B48FEF8" w14:textId="77777777" w:rsidR="0073147B" w:rsidRDefault="0073147B" w:rsidP="00C16ABF">
      <w:pPr>
        <w:spacing w:after="0" w:line="240" w:lineRule="auto"/>
      </w:pPr>
      <w:r>
        <w:continuationSeparator/>
      </w:r>
    </w:p>
  </w:footnote>
  <w:footnote w:id="1">
    <w:p w14:paraId="21FE3C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5D74"/>
    <w:multiLevelType w:val="hybridMultilevel"/>
    <w:tmpl w:val="E3306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079F2"/>
    <w:multiLevelType w:val="hybridMultilevel"/>
    <w:tmpl w:val="02E2F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DF7162"/>
    <w:multiLevelType w:val="hybridMultilevel"/>
    <w:tmpl w:val="379E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59246B"/>
    <w:multiLevelType w:val="hybridMultilevel"/>
    <w:tmpl w:val="8BC6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23296"/>
    <w:multiLevelType w:val="hybridMultilevel"/>
    <w:tmpl w:val="BA66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365A"/>
    <w:rsid w:val="000242E6"/>
    <w:rsid w:val="00042A51"/>
    <w:rsid w:val="00042D2E"/>
    <w:rsid w:val="00044C82"/>
    <w:rsid w:val="0006117B"/>
    <w:rsid w:val="00062505"/>
    <w:rsid w:val="00070ED6"/>
    <w:rsid w:val="000742DC"/>
    <w:rsid w:val="00084C12"/>
    <w:rsid w:val="0009050B"/>
    <w:rsid w:val="0009462C"/>
    <w:rsid w:val="00094B12"/>
    <w:rsid w:val="00095D03"/>
    <w:rsid w:val="00096C46"/>
    <w:rsid w:val="000A296F"/>
    <w:rsid w:val="000A2A28"/>
    <w:rsid w:val="000B192D"/>
    <w:rsid w:val="000B2063"/>
    <w:rsid w:val="000B28EE"/>
    <w:rsid w:val="000B3E37"/>
    <w:rsid w:val="000D04B0"/>
    <w:rsid w:val="000E71B4"/>
    <w:rsid w:val="000F1C57"/>
    <w:rsid w:val="000F5615"/>
    <w:rsid w:val="00124BFF"/>
    <w:rsid w:val="0012560E"/>
    <w:rsid w:val="00127108"/>
    <w:rsid w:val="00134B13"/>
    <w:rsid w:val="00144135"/>
    <w:rsid w:val="001463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18D2"/>
    <w:rsid w:val="001D657B"/>
    <w:rsid w:val="001D7B54"/>
    <w:rsid w:val="001E0209"/>
    <w:rsid w:val="001F2CA2"/>
    <w:rsid w:val="002144C0"/>
    <w:rsid w:val="0022477D"/>
    <w:rsid w:val="00227139"/>
    <w:rsid w:val="002278A9"/>
    <w:rsid w:val="002324C9"/>
    <w:rsid w:val="002336F9"/>
    <w:rsid w:val="0024028F"/>
    <w:rsid w:val="00243ECC"/>
    <w:rsid w:val="00244ABC"/>
    <w:rsid w:val="002502BF"/>
    <w:rsid w:val="00251185"/>
    <w:rsid w:val="002639F6"/>
    <w:rsid w:val="00265E9C"/>
    <w:rsid w:val="00266195"/>
    <w:rsid w:val="00281FF2"/>
    <w:rsid w:val="002857DE"/>
    <w:rsid w:val="0029146D"/>
    <w:rsid w:val="00291567"/>
    <w:rsid w:val="002A22BF"/>
    <w:rsid w:val="002A2389"/>
    <w:rsid w:val="002A3EFD"/>
    <w:rsid w:val="002A671D"/>
    <w:rsid w:val="002A7085"/>
    <w:rsid w:val="002B4D55"/>
    <w:rsid w:val="002B5EA0"/>
    <w:rsid w:val="002B6119"/>
    <w:rsid w:val="002C1F06"/>
    <w:rsid w:val="002D0044"/>
    <w:rsid w:val="002D3375"/>
    <w:rsid w:val="002D4EE6"/>
    <w:rsid w:val="002D73D4"/>
    <w:rsid w:val="002F02A3"/>
    <w:rsid w:val="002F4ABE"/>
    <w:rsid w:val="003018BA"/>
    <w:rsid w:val="0030395F"/>
    <w:rsid w:val="00305C92"/>
    <w:rsid w:val="0031231C"/>
    <w:rsid w:val="003151C5"/>
    <w:rsid w:val="0032544D"/>
    <w:rsid w:val="003343CF"/>
    <w:rsid w:val="00346FE9"/>
    <w:rsid w:val="0034759A"/>
    <w:rsid w:val="003503F6"/>
    <w:rsid w:val="003530DD"/>
    <w:rsid w:val="00363F78"/>
    <w:rsid w:val="003A0A5B"/>
    <w:rsid w:val="003A1176"/>
    <w:rsid w:val="003B73D4"/>
    <w:rsid w:val="003C0BAE"/>
    <w:rsid w:val="003D18A9"/>
    <w:rsid w:val="003D6CE2"/>
    <w:rsid w:val="003D759C"/>
    <w:rsid w:val="003E1941"/>
    <w:rsid w:val="003E2FE6"/>
    <w:rsid w:val="003E49D5"/>
    <w:rsid w:val="003F38C0"/>
    <w:rsid w:val="00414E3C"/>
    <w:rsid w:val="0042244A"/>
    <w:rsid w:val="00425363"/>
    <w:rsid w:val="0042745A"/>
    <w:rsid w:val="00431D5C"/>
    <w:rsid w:val="004362C6"/>
    <w:rsid w:val="00437190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4F1"/>
    <w:rsid w:val="004968E2"/>
    <w:rsid w:val="004A3EEA"/>
    <w:rsid w:val="004A4D1F"/>
    <w:rsid w:val="004D5282"/>
    <w:rsid w:val="004E1760"/>
    <w:rsid w:val="004F1551"/>
    <w:rsid w:val="004F55A3"/>
    <w:rsid w:val="004F6C6E"/>
    <w:rsid w:val="0050496F"/>
    <w:rsid w:val="00513B6F"/>
    <w:rsid w:val="00517C63"/>
    <w:rsid w:val="00526C94"/>
    <w:rsid w:val="005363C4"/>
    <w:rsid w:val="00536BDE"/>
    <w:rsid w:val="00543ACC"/>
    <w:rsid w:val="0056186F"/>
    <w:rsid w:val="0056696D"/>
    <w:rsid w:val="00566DEC"/>
    <w:rsid w:val="00573EF9"/>
    <w:rsid w:val="0058790C"/>
    <w:rsid w:val="0059071A"/>
    <w:rsid w:val="0059484D"/>
    <w:rsid w:val="005A0855"/>
    <w:rsid w:val="005A3196"/>
    <w:rsid w:val="005B3B02"/>
    <w:rsid w:val="005C080F"/>
    <w:rsid w:val="005C55E5"/>
    <w:rsid w:val="005C696A"/>
    <w:rsid w:val="005E6E85"/>
    <w:rsid w:val="005F31D2"/>
    <w:rsid w:val="005F44F9"/>
    <w:rsid w:val="0061029B"/>
    <w:rsid w:val="00613385"/>
    <w:rsid w:val="00617230"/>
    <w:rsid w:val="00621CE1"/>
    <w:rsid w:val="00627FC9"/>
    <w:rsid w:val="0063479E"/>
    <w:rsid w:val="006364A5"/>
    <w:rsid w:val="00647FA8"/>
    <w:rsid w:val="00650C5F"/>
    <w:rsid w:val="00654934"/>
    <w:rsid w:val="006620D9"/>
    <w:rsid w:val="00671958"/>
    <w:rsid w:val="00675843"/>
    <w:rsid w:val="00685953"/>
    <w:rsid w:val="00696477"/>
    <w:rsid w:val="006A54D7"/>
    <w:rsid w:val="006C5D9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0DB"/>
    <w:rsid w:val="00724677"/>
    <w:rsid w:val="00725459"/>
    <w:rsid w:val="0073147B"/>
    <w:rsid w:val="007327BD"/>
    <w:rsid w:val="00734608"/>
    <w:rsid w:val="00745302"/>
    <w:rsid w:val="007461D6"/>
    <w:rsid w:val="00746EC8"/>
    <w:rsid w:val="00763BF1"/>
    <w:rsid w:val="00766FD4"/>
    <w:rsid w:val="00780C9C"/>
    <w:rsid w:val="0078168C"/>
    <w:rsid w:val="00787C2A"/>
    <w:rsid w:val="00790E27"/>
    <w:rsid w:val="00797538"/>
    <w:rsid w:val="007A4022"/>
    <w:rsid w:val="007A6E6E"/>
    <w:rsid w:val="007C3299"/>
    <w:rsid w:val="007C3BCC"/>
    <w:rsid w:val="007C4546"/>
    <w:rsid w:val="007D6E56"/>
    <w:rsid w:val="007D7B9E"/>
    <w:rsid w:val="007F1652"/>
    <w:rsid w:val="007F4155"/>
    <w:rsid w:val="0080228F"/>
    <w:rsid w:val="0081554D"/>
    <w:rsid w:val="0081707E"/>
    <w:rsid w:val="0081734E"/>
    <w:rsid w:val="008241DD"/>
    <w:rsid w:val="00844138"/>
    <w:rsid w:val="008449B3"/>
    <w:rsid w:val="0085747A"/>
    <w:rsid w:val="00867A49"/>
    <w:rsid w:val="00884922"/>
    <w:rsid w:val="00885F64"/>
    <w:rsid w:val="008917F9"/>
    <w:rsid w:val="008A2799"/>
    <w:rsid w:val="008A45F7"/>
    <w:rsid w:val="008B29F5"/>
    <w:rsid w:val="008B431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534"/>
    <w:rsid w:val="00916188"/>
    <w:rsid w:val="00923D7D"/>
    <w:rsid w:val="009345F9"/>
    <w:rsid w:val="009508DF"/>
    <w:rsid w:val="00950DAC"/>
    <w:rsid w:val="00954A07"/>
    <w:rsid w:val="00961953"/>
    <w:rsid w:val="0096453C"/>
    <w:rsid w:val="00984C4A"/>
    <w:rsid w:val="00997F14"/>
    <w:rsid w:val="009A78D9"/>
    <w:rsid w:val="009A7EE2"/>
    <w:rsid w:val="009C1331"/>
    <w:rsid w:val="009C3E31"/>
    <w:rsid w:val="009C54AE"/>
    <w:rsid w:val="009C788E"/>
    <w:rsid w:val="009D083F"/>
    <w:rsid w:val="009E3B41"/>
    <w:rsid w:val="009E6BA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A"/>
    <w:rsid w:val="00A757BA"/>
    <w:rsid w:val="00A84C85"/>
    <w:rsid w:val="00A91A4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7D8"/>
    <w:rsid w:val="00B607DB"/>
    <w:rsid w:val="00B66529"/>
    <w:rsid w:val="00B67DBA"/>
    <w:rsid w:val="00B71D1B"/>
    <w:rsid w:val="00B75946"/>
    <w:rsid w:val="00B8056E"/>
    <w:rsid w:val="00B819C8"/>
    <w:rsid w:val="00B82308"/>
    <w:rsid w:val="00B90885"/>
    <w:rsid w:val="00B92D60"/>
    <w:rsid w:val="00BB520A"/>
    <w:rsid w:val="00BC304F"/>
    <w:rsid w:val="00BD3869"/>
    <w:rsid w:val="00BD66E9"/>
    <w:rsid w:val="00BD6FF4"/>
    <w:rsid w:val="00BF2C41"/>
    <w:rsid w:val="00BF60F9"/>
    <w:rsid w:val="00C058B4"/>
    <w:rsid w:val="00C05F44"/>
    <w:rsid w:val="00C131B5"/>
    <w:rsid w:val="00C16ABF"/>
    <w:rsid w:val="00C170AE"/>
    <w:rsid w:val="00C24CD3"/>
    <w:rsid w:val="00C26CB7"/>
    <w:rsid w:val="00C324C1"/>
    <w:rsid w:val="00C36992"/>
    <w:rsid w:val="00C56036"/>
    <w:rsid w:val="00C61DC5"/>
    <w:rsid w:val="00C67E92"/>
    <w:rsid w:val="00C70A26"/>
    <w:rsid w:val="00C766DF"/>
    <w:rsid w:val="00C92758"/>
    <w:rsid w:val="00C94B98"/>
    <w:rsid w:val="00CA2B96"/>
    <w:rsid w:val="00CA5089"/>
    <w:rsid w:val="00CA5BF1"/>
    <w:rsid w:val="00CA5C3C"/>
    <w:rsid w:val="00CB42CB"/>
    <w:rsid w:val="00CB4CA5"/>
    <w:rsid w:val="00CD59E4"/>
    <w:rsid w:val="00CD6897"/>
    <w:rsid w:val="00CE49EB"/>
    <w:rsid w:val="00CE5BAC"/>
    <w:rsid w:val="00CF25BE"/>
    <w:rsid w:val="00CF78ED"/>
    <w:rsid w:val="00D02B25"/>
    <w:rsid w:val="00D02EBA"/>
    <w:rsid w:val="00D05D7D"/>
    <w:rsid w:val="00D1016A"/>
    <w:rsid w:val="00D10258"/>
    <w:rsid w:val="00D17C3C"/>
    <w:rsid w:val="00D26B2C"/>
    <w:rsid w:val="00D30A21"/>
    <w:rsid w:val="00D352C9"/>
    <w:rsid w:val="00D360F6"/>
    <w:rsid w:val="00D425B2"/>
    <w:rsid w:val="00D428D6"/>
    <w:rsid w:val="00D552B2"/>
    <w:rsid w:val="00D5576F"/>
    <w:rsid w:val="00D608D1"/>
    <w:rsid w:val="00D616CC"/>
    <w:rsid w:val="00D74119"/>
    <w:rsid w:val="00D8075B"/>
    <w:rsid w:val="00D8678B"/>
    <w:rsid w:val="00DA2114"/>
    <w:rsid w:val="00DE09C0"/>
    <w:rsid w:val="00DE4A14"/>
    <w:rsid w:val="00DE696F"/>
    <w:rsid w:val="00DF320D"/>
    <w:rsid w:val="00DF71C8"/>
    <w:rsid w:val="00E129B8"/>
    <w:rsid w:val="00E15876"/>
    <w:rsid w:val="00E21E7D"/>
    <w:rsid w:val="00E22FBC"/>
    <w:rsid w:val="00E24BF5"/>
    <w:rsid w:val="00E25338"/>
    <w:rsid w:val="00E27672"/>
    <w:rsid w:val="00E46289"/>
    <w:rsid w:val="00E51E44"/>
    <w:rsid w:val="00E63348"/>
    <w:rsid w:val="00E706FE"/>
    <w:rsid w:val="00E77E88"/>
    <w:rsid w:val="00E8107D"/>
    <w:rsid w:val="00E849F5"/>
    <w:rsid w:val="00E960BB"/>
    <w:rsid w:val="00EA2074"/>
    <w:rsid w:val="00EA4832"/>
    <w:rsid w:val="00EA4E9D"/>
    <w:rsid w:val="00EA6737"/>
    <w:rsid w:val="00EC4899"/>
    <w:rsid w:val="00ED03AB"/>
    <w:rsid w:val="00ED32D2"/>
    <w:rsid w:val="00ED72AE"/>
    <w:rsid w:val="00EE32DE"/>
    <w:rsid w:val="00EE5457"/>
    <w:rsid w:val="00F070AB"/>
    <w:rsid w:val="00F17567"/>
    <w:rsid w:val="00F27A7B"/>
    <w:rsid w:val="00F5182D"/>
    <w:rsid w:val="00F526AF"/>
    <w:rsid w:val="00F57385"/>
    <w:rsid w:val="00F60D21"/>
    <w:rsid w:val="00F617C3"/>
    <w:rsid w:val="00F7066B"/>
    <w:rsid w:val="00F83B28"/>
    <w:rsid w:val="00F850AC"/>
    <w:rsid w:val="00FA2FB4"/>
    <w:rsid w:val="00FA46E5"/>
    <w:rsid w:val="00FA695D"/>
    <w:rsid w:val="00FB7680"/>
    <w:rsid w:val="00FB7DBA"/>
    <w:rsid w:val="00FC1C25"/>
    <w:rsid w:val="00FC3F45"/>
    <w:rsid w:val="00FD1D2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1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4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6A54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6A54D7"/>
    <w:rPr>
      <w:rFonts w:eastAsia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A54D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card-text">
    <w:name w:val="card-text"/>
    <w:basedOn w:val="Normalny"/>
    <w:rsid w:val="006A54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4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6A54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6A54D7"/>
    <w:rPr>
      <w:rFonts w:eastAsia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A54D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card-text">
    <w:name w:val="card-text"/>
    <w:basedOn w:val="Normalny"/>
    <w:rsid w:val="006A54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35E11-25D9-4DE7-ABFF-674C93AB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5</Pages>
  <Words>1142</Words>
  <Characters>6856</Characters>
  <Application>Microsoft Office Word</Application>
  <DocSecurity>0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2022-03-25T16:25:00Z</cp:lastPrinted>
  <dcterms:created xsi:type="dcterms:W3CDTF">2024-09-20T11:47:00Z</dcterms:created>
  <dcterms:modified xsi:type="dcterms:W3CDTF">2025-09-23T19:20:00Z</dcterms:modified>
</cp:coreProperties>
</file>